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5AA218" w14:textId="11C90BAE" w:rsidR="00841BCD" w:rsidRPr="00EF698B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EF698B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EF698B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EF698B">
        <w:rPr>
          <w:rFonts w:ascii="Arial" w:eastAsia="SimSun" w:hAnsi="Arial" w:cs="Times New Roman"/>
          <w:b/>
          <w:sz w:val="24"/>
          <w:szCs w:val="20"/>
        </w:rPr>
        <w:t>WG4 Meeting #</w:t>
      </w:r>
      <w:r w:rsidR="001868EE" w:rsidRPr="00EF698B">
        <w:rPr>
          <w:rFonts w:ascii="Arial" w:eastAsia="SimSun" w:hAnsi="Arial" w:cs="Times New Roman"/>
          <w:b/>
          <w:sz w:val="24"/>
          <w:szCs w:val="20"/>
        </w:rPr>
        <w:t>1</w:t>
      </w:r>
      <w:r w:rsidR="00D34CCC">
        <w:rPr>
          <w:rFonts w:ascii="Arial" w:eastAsia="SimSun" w:hAnsi="Arial" w:cs="Times New Roman"/>
          <w:b/>
          <w:sz w:val="24"/>
          <w:szCs w:val="20"/>
        </w:rPr>
        <w:t>10</w:t>
      </w:r>
      <w:r w:rsidR="006A3C11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Pr="00EF698B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B77752" w:rsidRPr="00B77752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R4-2402711</w:t>
      </w:r>
    </w:p>
    <w:p w14:paraId="0909393B" w14:textId="7728A5E3" w:rsidR="00841BCD" w:rsidRPr="00EF698B" w:rsidRDefault="00D34CCC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bookmarkStart w:id="3" w:name="_Hlk141394057"/>
      <w:r>
        <w:rPr>
          <w:rFonts w:ascii="Arial" w:eastAsia="SimSun" w:hAnsi="Arial" w:cs="Times New Roman"/>
          <w:b/>
          <w:sz w:val="24"/>
          <w:szCs w:val="20"/>
        </w:rPr>
        <w:t>Athens</w:t>
      </w:r>
      <w:r w:rsidR="006F0204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Greece</w:t>
      </w:r>
      <w:r w:rsidR="005C23A4" w:rsidRPr="000151EF">
        <w:rPr>
          <w:rFonts w:ascii="Arial" w:eastAsia="SimSun" w:hAnsi="Arial" w:cs="Times New Roman"/>
          <w:b/>
          <w:sz w:val="24"/>
          <w:szCs w:val="20"/>
        </w:rPr>
        <w:t>,</w:t>
      </w:r>
      <w:r w:rsidR="00F0757D">
        <w:rPr>
          <w:rFonts w:ascii="Arial" w:eastAsia="SimSun" w:hAnsi="Arial" w:cs="Times New Roman"/>
          <w:b/>
          <w:sz w:val="24"/>
          <w:szCs w:val="20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</w:rPr>
        <w:t>February</w:t>
      </w:r>
      <w:r w:rsidR="00521576">
        <w:rPr>
          <w:rFonts w:ascii="Arial" w:eastAsia="SimSun" w:hAnsi="Arial" w:cs="Times New Roman"/>
          <w:b/>
          <w:sz w:val="24"/>
          <w:szCs w:val="20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</w:rPr>
        <w:t>26</w:t>
      </w:r>
      <w:r w:rsidR="00A04992" w:rsidRPr="000151EF">
        <w:rPr>
          <w:rFonts w:ascii="Arial" w:eastAsia="SimSun" w:hAnsi="Arial" w:cs="Times New Roman"/>
          <w:b/>
          <w:sz w:val="24"/>
          <w:szCs w:val="20"/>
        </w:rPr>
        <w:t xml:space="preserve"> – </w:t>
      </w:r>
      <w:r>
        <w:rPr>
          <w:rFonts w:ascii="Arial" w:eastAsia="SimSun" w:hAnsi="Arial" w:cs="Times New Roman"/>
          <w:b/>
          <w:sz w:val="24"/>
          <w:szCs w:val="20"/>
        </w:rPr>
        <w:t>March 01</w:t>
      </w:r>
      <w:r w:rsidR="00A04992" w:rsidRPr="000151EF">
        <w:rPr>
          <w:rFonts w:ascii="Arial" w:eastAsia="SimSun" w:hAnsi="Arial" w:cs="Times New Roman"/>
          <w:b/>
          <w:sz w:val="24"/>
          <w:szCs w:val="20"/>
        </w:rPr>
        <w:t>, 202</w:t>
      </w:r>
      <w:r>
        <w:rPr>
          <w:rFonts w:ascii="Arial" w:eastAsia="SimSun" w:hAnsi="Arial" w:cs="Times New Roman"/>
          <w:b/>
          <w:sz w:val="24"/>
          <w:szCs w:val="20"/>
        </w:rPr>
        <w:t>4</w:t>
      </w:r>
    </w:p>
    <w:bookmarkEnd w:id="0"/>
    <w:bookmarkEnd w:id="1"/>
    <w:bookmarkEnd w:id="3"/>
    <w:p w14:paraId="41E53CFD" w14:textId="77777777" w:rsidR="00841BCD" w:rsidRPr="00EF698B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1261845D" w14:textId="77777777" w:rsidR="00841BCD" w:rsidRPr="00EF698B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Source:</w:t>
      </w:r>
      <w:r w:rsidRPr="00EF698B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EF698B">
        <w:rPr>
          <w:rFonts w:ascii="Arial" w:eastAsia="Calibri" w:hAnsi="Arial" w:cs="Arial"/>
          <w:b/>
          <w:bCs/>
          <w:sz w:val="24"/>
        </w:rPr>
        <w:t>Nokia</w:t>
      </w:r>
      <w:r w:rsidRPr="00EF698B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421F9E14" w14:textId="6CA15EBE" w:rsidR="00841BCD" w:rsidRPr="008835D4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Title: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296EBE">
        <w:rPr>
          <w:rFonts w:ascii="Arial" w:eastAsia="Calibri" w:hAnsi="Arial" w:cs="Arial"/>
          <w:b/>
          <w:bCs/>
          <w:sz w:val="24"/>
        </w:rPr>
        <w:t>Simulation Results o</w:t>
      </w:r>
      <w:r w:rsidR="00C07538">
        <w:rPr>
          <w:rFonts w:ascii="Arial" w:eastAsia="Calibri" w:hAnsi="Arial" w:cs="Arial"/>
          <w:b/>
          <w:bCs/>
          <w:sz w:val="24"/>
        </w:rPr>
        <w:t>n</w:t>
      </w:r>
      <w:r w:rsidR="006F0204">
        <w:rPr>
          <w:rFonts w:ascii="Arial" w:eastAsia="Calibri" w:hAnsi="Arial" w:cs="Arial"/>
          <w:b/>
          <w:bCs/>
          <w:sz w:val="24"/>
        </w:rPr>
        <w:t xml:space="preserve"> </w:t>
      </w:r>
      <w:r w:rsidR="00BD59D1">
        <w:rPr>
          <w:rFonts w:ascii="Arial" w:eastAsia="Calibri" w:hAnsi="Arial" w:cs="Arial"/>
          <w:b/>
          <w:bCs/>
          <w:sz w:val="24"/>
        </w:rPr>
        <w:t>NCR</w:t>
      </w:r>
      <w:r w:rsidR="00C07538">
        <w:rPr>
          <w:rFonts w:ascii="Arial" w:eastAsia="Calibri" w:hAnsi="Arial" w:cs="Arial"/>
          <w:b/>
          <w:bCs/>
          <w:sz w:val="24"/>
        </w:rPr>
        <w:t xml:space="preserve"> </w:t>
      </w:r>
      <w:r w:rsidR="006F0204">
        <w:rPr>
          <w:rFonts w:ascii="Arial" w:eastAsia="Calibri" w:hAnsi="Arial" w:cs="Arial"/>
          <w:b/>
          <w:bCs/>
          <w:sz w:val="24"/>
        </w:rPr>
        <w:t xml:space="preserve">PDSCH </w:t>
      </w:r>
      <w:r w:rsidR="00AE69BF">
        <w:rPr>
          <w:rFonts w:ascii="Arial" w:eastAsia="Calibri" w:hAnsi="Arial" w:cs="Arial"/>
          <w:b/>
          <w:bCs/>
          <w:sz w:val="24"/>
        </w:rPr>
        <w:t xml:space="preserve">and PDCCH </w:t>
      </w:r>
      <w:r w:rsidR="006F0204">
        <w:rPr>
          <w:rFonts w:ascii="Arial" w:eastAsia="Calibri" w:hAnsi="Arial" w:cs="Arial"/>
          <w:b/>
          <w:bCs/>
          <w:sz w:val="24"/>
        </w:rPr>
        <w:t>Demodulation</w:t>
      </w:r>
      <w:r w:rsidR="00BD59D1">
        <w:rPr>
          <w:rFonts w:ascii="Arial" w:eastAsia="Calibri" w:hAnsi="Arial" w:cs="Arial"/>
          <w:b/>
          <w:bCs/>
          <w:sz w:val="24"/>
        </w:rPr>
        <w:t xml:space="preserve"> Requirements</w:t>
      </w:r>
    </w:p>
    <w:p w14:paraId="52004B3E" w14:textId="1C7E18C6" w:rsidR="00841BCD" w:rsidRPr="003A1502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3A1502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3A1502">
        <w:rPr>
          <w:rFonts w:ascii="Arial" w:eastAsia="MS Mincho" w:hAnsi="Arial" w:cs="Arial"/>
          <w:b/>
          <w:bCs/>
          <w:sz w:val="24"/>
          <w:szCs w:val="20"/>
        </w:rPr>
        <w:tab/>
      </w:r>
      <w:r w:rsidR="003D176A">
        <w:rPr>
          <w:rFonts w:ascii="Arial" w:eastAsia="MS Mincho" w:hAnsi="Arial" w:cs="Arial"/>
          <w:b/>
          <w:bCs/>
          <w:sz w:val="24"/>
          <w:szCs w:val="20"/>
        </w:rPr>
        <w:t>8.20.6</w:t>
      </w:r>
    </w:p>
    <w:p w14:paraId="70536B87" w14:textId="4D3DBEA3" w:rsidR="00D66188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Document for: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766073">
        <w:rPr>
          <w:rFonts w:ascii="Arial" w:eastAsia="Calibri" w:hAnsi="Arial" w:cs="Arial"/>
          <w:b/>
          <w:bCs/>
          <w:sz w:val="24"/>
        </w:rPr>
        <w:t>Discussion</w:t>
      </w:r>
    </w:p>
    <w:p w14:paraId="4B510A5C" w14:textId="77777777" w:rsidR="00E323E9" w:rsidRPr="00EF698B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7F07500C" w14:textId="77777777" w:rsidR="00841BCD" w:rsidRPr="00EF698B" w:rsidRDefault="00841BCD" w:rsidP="00A37002">
      <w:pPr>
        <w:pStyle w:val="RAN4H1"/>
        <w:rPr>
          <w:lang w:val="en-US"/>
        </w:rPr>
      </w:pPr>
      <w:bookmarkStart w:id="4" w:name="_Toc116995841"/>
      <w:r w:rsidRPr="00EF698B">
        <w:rPr>
          <w:lang w:val="en-US"/>
        </w:rPr>
        <w:t>Intro</w:t>
      </w:r>
      <w:r w:rsidRPr="00EF698B">
        <w:rPr>
          <w:rStyle w:val="RAN4H1Char"/>
          <w:lang w:val="en-US"/>
        </w:rPr>
        <w:t>ductio</w:t>
      </w:r>
      <w:r w:rsidRPr="00EF698B">
        <w:rPr>
          <w:lang w:val="en-US"/>
        </w:rPr>
        <w:t>n</w:t>
      </w:r>
      <w:bookmarkEnd w:id="4"/>
    </w:p>
    <w:p w14:paraId="0C455F06" w14:textId="17E967F4" w:rsidR="000F76E1" w:rsidRDefault="00EA29EA" w:rsidP="005C23A4">
      <w:r>
        <w:t>T</w:t>
      </w:r>
      <w:r w:rsidR="00DB3CCC">
        <w:t>he agreements</w:t>
      </w:r>
      <w:r w:rsidR="005503C2">
        <w:t xml:space="preserve"> </w:t>
      </w:r>
      <w:r w:rsidR="00070ABF">
        <w:t>made</w:t>
      </w:r>
      <w:r w:rsidR="006B5C2F">
        <w:t xml:space="preserve"> </w:t>
      </w:r>
      <w:r w:rsidR="005503C2">
        <w:t>on</w:t>
      </w:r>
      <w:r w:rsidR="00544E5F">
        <w:t xml:space="preserve"> NCR </w:t>
      </w:r>
      <w:r w:rsidR="007C011D">
        <w:t>(Network</w:t>
      </w:r>
      <w:r w:rsidR="00375C5B">
        <w:t>-Controlled Repeater</w:t>
      </w:r>
      <w:r w:rsidR="003F411F">
        <w:t>s</w:t>
      </w:r>
      <w:r w:rsidR="00375C5B">
        <w:t xml:space="preserve">) </w:t>
      </w:r>
      <w:r w:rsidR="00544E5F">
        <w:t>demodulation</w:t>
      </w:r>
      <w:r w:rsidR="00A43A83">
        <w:t xml:space="preserve"> performance</w:t>
      </w:r>
      <w:r w:rsidR="00544E5F">
        <w:t xml:space="preserve"> </w:t>
      </w:r>
      <w:r w:rsidR="00313983">
        <w:t xml:space="preserve">during </w:t>
      </w:r>
      <w:r w:rsidR="00544E5F">
        <w:t>RAN4#10</w:t>
      </w:r>
      <w:r w:rsidR="00590EFC">
        <w:t>9</w:t>
      </w:r>
      <w:r w:rsidR="00DF51B3">
        <w:t xml:space="preserve"> </w:t>
      </w:r>
      <w:r w:rsidR="00E44BA0">
        <w:t>is documented</w:t>
      </w:r>
      <w:r>
        <w:t xml:space="preserve"> in </w:t>
      </w:r>
      <w:r>
        <w:fldChar w:fldCharType="begin"/>
      </w:r>
      <w:r>
        <w:instrText xml:space="preserve"> REF _Ref158628360 \r \h </w:instrText>
      </w:r>
      <w:r>
        <w:fldChar w:fldCharType="separate"/>
      </w:r>
      <w:r>
        <w:t>[1]</w:t>
      </w:r>
      <w:r>
        <w:fldChar w:fldCharType="end"/>
      </w:r>
      <w:r w:rsidR="00E44BA0">
        <w:t xml:space="preserve">. </w:t>
      </w:r>
      <w:r w:rsidR="00DE1FBB">
        <w:t xml:space="preserve">They </w:t>
      </w:r>
      <w:r w:rsidR="00AE61E8">
        <w:t>we</w:t>
      </w:r>
      <w:r w:rsidR="000B66A6">
        <w:t>re</w:t>
      </w:r>
      <w:r w:rsidR="00E51435">
        <w:t xml:space="preserve"> mai</w:t>
      </w:r>
      <w:r w:rsidR="009F7773">
        <w:t>n</w:t>
      </w:r>
      <w:r w:rsidR="00E51435">
        <w:t>ly</w:t>
      </w:r>
      <w:r w:rsidR="000B66A6">
        <w:t xml:space="preserve"> agreements on the</w:t>
      </w:r>
      <w:r w:rsidR="00A77471">
        <w:t xml:space="preserve"> remaining </w:t>
      </w:r>
      <w:r w:rsidR="00AE61E8">
        <w:t>open issue</w:t>
      </w:r>
      <w:r w:rsidR="00175F99">
        <w:t xml:space="preserve"> in RAN4#109</w:t>
      </w:r>
      <w:r w:rsidR="00AE61E8">
        <w:t>, which was</w:t>
      </w:r>
      <w:r w:rsidR="00595C9A">
        <w:t xml:space="preserve"> about</w:t>
      </w:r>
      <w:r w:rsidR="000B66A6">
        <w:t xml:space="preserve"> </w:t>
      </w:r>
      <w:r w:rsidR="00092E3E">
        <w:t>Fixed Reference Channels (FRCs)</w:t>
      </w:r>
      <w:r w:rsidR="00EF7A43">
        <w:t xml:space="preserve">. </w:t>
      </w:r>
    </w:p>
    <w:p w14:paraId="177A5827" w14:textId="077096C3" w:rsidR="00A13C04" w:rsidRDefault="009F7773" w:rsidP="005C23A4">
      <w:r>
        <w:t>In RAN4#109</w:t>
      </w:r>
      <w:r w:rsidR="00B70FF9">
        <w:t xml:space="preserve">, interested companies have already contributed </w:t>
      </w:r>
      <w:r w:rsidR="00FA1CA8">
        <w:t xml:space="preserve">to the </w:t>
      </w:r>
      <w:r w:rsidR="00EF7A43">
        <w:t xml:space="preserve">simulation </w:t>
      </w:r>
      <w:r w:rsidR="00F528BC">
        <w:t xml:space="preserve">results </w:t>
      </w:r>
      <w:r w:rsidR="000F76E1">
        <w:t>a</w:t>
      </w:r>
      <w:r w:rsidR="00F528BC">
        <w:t>s</w:t>
      </w:r>
      <w:r w:rsidR="000F76E1">
        <w:t xml:space="preserve"> </w:t>
      </w:r>
      <w:r w:rsidR="00B008BB">
        <w:t>collected</w:t>
      </w:r>
      <w:r w:rsidR="003F6D1F">
        <w:t xml:space="preserve"> in </w:t>
      </w:r>
      <w:r w:rsidR="00B841EF">
        <w:fldChar w:fldCharType="begin"/>
      </w:r>
      <w:r w:rsidR="00B841EF">
        <w:instrText xml:space="preserve"> REF _Ref158629346 \r \h </w:instrText>
      </w:r>
      <w:r w:rsidR="00B841EF">
        <w:fldChar w:fldCharType="separate"/>
      </w:r>
      <w:r w:rsidR="00B841EF">
        <w:t>[2]</w:t>
      </w:r>
      <w:r w:rsidR="00B841EF">
        <w:fldChar w:fldCharType="end"/>
      </w:r>
      <w:r w:rsidR="00175F65">
        <w:t>.</w:t>
      </w:r>
      <w:r w:rsidR="00721C40">
        <w:t xml:space="preserve"> It can be seen in </w:t>
      </w:r>
      <w:r w:rsidR="00721C40">
        <w:fldChar w:fldCharType="begin"/>
      </w:r>
      <w:r w:rsidR="00721C40">
        <w:instrText xml:space="preserve"> REF _Ref158629346 \r \h </w:instrText>
      </w:r>
      <w:r w:rsidR="00721C40">
        <w:fldChar w:fldCharType="separate"/>
      </w:r>
      <w:r w:rsidR="00721C40">
        <w:t>[2]</w:t>
      </w:r>
      <w:r w:rsidR="00721C40">
        <w:fldChar w:fldCharType="end"/>
      </w:r>
      <w:r w:rsidR="00C91A04">
        <w:t xml:space="preserve"> </w:t>
      </w:r>
      <w:r w:rsidR="00AD1A26">
        <w:t xml:space="preserve">that </w:t>
      </w:r>
      <w:r w:rsidR="00884B95">
        <w:t>there were some test cases</w:t>
      </w:r>
      <w:r w:rsidR="007F56B4">
        <w:t xml:space="preserve"> </w:t>
      </w:r>
      <w:r w:rsidR="00BA59FE">
        <w:t xml:space="preserve">in PDSCH </w:t>
      </w:r>
      <w:r w:rsidR="00415921">
        <w:t>with 1% BLER</w:t>
      </w:r>
      <w:r w:rsidR="00B37292">
        <w:t>, which</w:t>
      </w:r>
      <w:r w:rsidR="007F56B4">
        <w:t xml:space="preserve"> have considerably high spans. </w:t>
      </w:r>
      <w:r w:rsidR="00365726">
        <w:t xml:space="preserve">It was then agreed offline among companies to </w:t>
      </w:r>
      <w:r w:rsidR="003D5430">
        <w:t xml:space="preserve">try to align the </w:t>
      </w:r>
      <w:r w:rsidR="00B231BB">
        <w:t xml:space="preserve">ideal (without impairments) </w:t>
      </w:r>
      <w:r w:rsidR="003D5430">
        <w:t xml:space="preserve">simulation results prior to </w:t>
      </w:r>
      <w:r w:rsidR="00C15E63">
        <w:t>providing the simulation results with impairments</w:t>
      </w:r>
      <w:r w:rsidR="00680956">
        <w:t xml:space="preserve"> in RAN4#110</w:t>
      </w:r>
      <w:r w:rsidR="00C15E63">
        <w:t>.</w:t>
      </w:r>
    </w:p>
    <w:p w14:paraId="2C2F5723" w14:textId="04E606FE" w:rsidR="006A4697" w:rsidRPr="00EF698B" w:rsidRDefault="006A4697" w:rsidP="005C23A4"/>
    <w:p w14:paraId="3C04E200" w14:textId="2B2174C4" w:rsidR="00166290" w:rsidRDefault="00344F2C" w:rsidP="00600B0A">
      <w:pPr>
        <w:pStyle w:val="RAN4H1"/>
        <w:rPr>
          <w:lang w:val="en-US"/>
        </w:rPr>
      </w:pPr>
      <w:bookmarkStart w:id="5" w:name="_Toc116995842"/>
      <w:r>
        <w:rPr>
          <w:lang w:val="en-US"/>
        </w:rPr>
        <w:t>Simulation Results</w:t>
      </w:r>
    </w:p>
    <w:p w14:paraId="22672D04" w14:textId="77777777" w:rsidR="00296EBE" w:rsidRDefault="00C17A84" w:rsidP="00153A8B">
      <w:proofErr w:type="gramStart"/>
      <w:r>
        <w:t>In order to</w:t>
      </w:r>
      <w:proofErr w:type="gramEnd"/>
      <w:r>
        <w:t xml:space="preserve"> align the simulation results</w:t>
      </w:r>
      <w:r w:rsidR="00886C4A">
        <w:t xml:space="preserve"> for the ideal</w:t>
      </w:r>
      <w:r w:rsidR="00AB1D0A">
        <w:t xml:space="preserve"> </w:t>
      </w:r>
      <w:r w:rsidR="00886C4A">
        <w:t>(</w:t>
      </w:r>
      <w:r w:rsidR="00AB1D0A">
        <w:t>without impairments</w:t>
      </w:r>
      <w:r w:rsidR="00886C4A">
        <w:t>) case</w:t>
      </w:r>
      <w:r>
        <w:t>, offline discussions</w:t>
      </w:r>
      <w:r w:rsidR="000472CC">
        <w:t xml:space="preserve"> </w:t>
      </w:r>
      <w:r w:rsidR="00886D52">
        <w:t xml:space="preserve">among companies </w:t>
      </w:r>
      <w:r>
        <w:t>have been conducted</w:t>
      </w:r>
      <w:r w:rsidR="000472CC">
        <w:t xml:space="preserve"> via email</w:t>
      </w:r>
      <w:r w:rsidR="00B01A01">
        <w:t xml:space="preserve"> prior to RAN4#110</w:t>
      </w:r>
      <w:r w:rsidR="000472CC">
        <w:t xml:space="preserve">. </w:t>
      </w:r>
      <w:r w:rsidR="00804D6D">
        <w:t>All interested</w:t>
      </w:r>
      <w:r w:rsidR="000472CC">
        <w:t xml:space="preserve"> companies have revisited and rerun their simulation</w:t>
      </w:r>
      <w:r w:rsidR="009E60A3">
        <w:t>s</w:t>
      </w:r>
      <w:r w:rsidR="000039B2">
        <w:t xml:space="preserve">. </w:t>
      </w:r>
      <w:r w:rsidR="00296EBE">
        <w:t xml:space="preserve">Based on the discussions and after rerunning the simulations, we are updating our simulation results for BLER 1% cases. </w:t>
      </w:r>
    </w:p>
    <w:p w14:paraId="7F607C00" w14:textId="62F68C65" w:rsidR="00BA4F40" w:rsidRDefault="000039B2" w:rsidP="00153A8B">
      <w:r>
        <w:t>In th</w:t>
      </w:r>
      <w:r w:rsidR="00D41170">
        <w:t>e following</w:t>
      </w:r>
      <w:r>
        <w:t xml:space="preserve">, </w:t>
      </w:r>
      <w:r w:rsidR="00804D6D">
        <w:t xml:space="preserve">we provide </w:t>
      </w:r>
      <w:r w:rsidR="00EE4C29">
        <w:t xml:space="preserve">our </w:t>
      </w:r>
      <w:r w:rsidR="00296EBE">
        <w:t xml:space="preserve">updated </w:t>
      </w:r>
      <w:r w:rsidR="00EE4C29">
        <w:t>simulation results for</w:t>
      </w:r>
      <w:r w:rsidR="00296EBE">
        <w:t xml:space="preserve"> ideal case. Furthermore, as companies need to provide the simulation results with impairments, we also add here our simulation results with impairments.</w:t>
      </w:r>
      <w:r w:rsidR="00C17A84">
        <w:t xml:space="preserve"> </w:t>
      </w:r>
      <w:r w:rsidR="001E37E9">
        <w:t>We note here that</w:t>
      </w:r>
      <w:r w:rsidR="001E37E9">
        <w:rPr>
          <w:lang w:val="en-GB"/>
        </w:rPr>
        <w:t xml:space="preserve"> for 1% BLER we consider it from the 1</w:t>
      </w:r>
      <w:r w:rsidR="001E37E9" w:rsidRPr="00A231FD">
        <w:rPr>
          <w:vertAlign w:val="superscript"/>
          <w:lang w:val="en-GB"/>
        </w:rPr>
        <w:t>st</w:t>
      </w:r>
      <w:r w:rsidR="001E37E9">
        <w:rPr>
          <w:lang w:val="en-GB"/>
        </w:rPr>
        <w:t xml:space="preserve"> transmission without HARQ retransmission, while for 70% Throughput from the HARQ retransmission with number of retransmissions 4. </w:t>
      </w:r>
      <w:r w:rsidR="00766073">
        <w:t xml:space="preserve"> </w:t>
      </w:r>
      <w:r w:rsidR="004006AE">
        <w:t xml:space="preserve"> </w:t>
      </w:r>
      <w:bookmarkEnd w:id="5"/>
    </w:p>
    <w:p w14:paraId="60D14D63" w14:textId="60C4393F" w:rsidR="00A24472" w:rsidRDefault="00A72A1C" w:rsidP="00A72A1C">
      <w:pPr>
        <w:pStyle w:val="RAN4H2"/>
        <w:rPr>
          <w:lang w:val="en-GB"/>
        </w:rPr>
      </w:pPr>
      <w:bookmarkStart w:id="6" w:name="_Hlk158491995"/>
      <w:r>
        <w:rPr>
          <w:lang w:val="en-GB"/>
        </w:rPr>
        <w:t xml:space="preserve">PDSCH Simulation </w:t>
      </w:r>
      <w:r w:rsidR="00476DB3">
        <w:rPr>
          <w:lang w:val="en-GB"/>
        </w:rPr>
        <w:t>Results</w:t>
      </w:r>
      <w:r w:rsidR="0084346C">
        <w:rPr>
          <w:lang w:val="en-GB"/>
        </w:rPr>
        <w:t xml:space="preserve"> w</w:t>
      </w:r>
      <w:r w:rsidR="00476DB3">
        <w:rPr>
          <w:lang w:val="en-GB"/>
        </w:rPr>
        <w:t>ithout Impairments</w:t>
      </w:r>
    </w:p>
    <w:bookmarkEnd w:id="6"/>
    <w:p w14:paraId="5A6C40AD" w14:textId="4477847C" w:rsidR="00E64BC5" w:rsidRPr="00E64BC5" w:rsidRDefault="00EF68ED" w:rsidP="00E64BC5">
      <w:pPr>
        <w:rPr>
          <w:lang w:val="en-GB"/>
        </w:rPr>
      </w:pPr>
      <w:r>
        <w:rPr>
          <w:lang w:val="en-GB"/>
        </w:rPr>
        <w:t>T</w:t>
      </w:r>
      <w:r w:rsidR="00E64BC5">
        <w:rPr>
          <w:lang w:val="en-GB"/>
        </w:rPr>
        <w:t>he results of our simulation on NCR</w:t>
      </w:r>
      <w:r w:rsidR="00E90E63">
        <w:rPr>
          <w:lang w:val="en-GB"/>
        </w:rPr>
        <w:t>-M</w:t>
      </w:r>
      <w:r w:rsidR="00CE4E66">
        <w:rPr>
          <w:lang w:val="en-GB"/>
        </w:rPr>
        <w:t>T</w:t>
      </w:r>
      <w:r w:rsidR="00E64BC5">
        <w:rPr>
          <w:lang w:val="en-GB"/>
        </w:rPr>
        <w:t xml:space="preserve"> PDSCH</w:t>
      </w:r>
      <w:r w:rsidR="00657189">
        <w:rPr>
          <w:lang w:val="en-GB"/>
        </w:rPr>
        <w:t xml:space="preserve"> </w:t>
      </w:r>
      <w:r w:rsidR="00E64BC5">
        <w:rPr>
          <w:lang w:val="en-GB"/>
        </w:rPr>
        <w:t xml:space="preserve">using </w:t>
      </w:r>
      <w:r w:rsidR="00657189">
        <w:rPr>
          <w:lang w:val="en-GB"/>
        </w:rPr>
        <w:t>t</w:t>
      </w:r>
      <w:r w:rsidR="000F6E7A">
        <w:rPr>
          <w:lang w:val="en-GB"/>
        </w:rPr>
        <w:t>he corresponding FRCs</w:t>
      </w:r>
      <w:r w:rsidR="00657189">
        <w:rPr>
          <w:lang w:val="en-GB"/>
        </w:rPr>
        <w:t xml:space="preserve"> </w:t>
      </w:r>
      <w:r w:rsidR="00657189">
        <w:rPr>
          <w:lang w:val="en-GB"/>
        </w:rPr>
        <w:fldChar w:fldCharType="begin"/>
      </w:r>
      <w:r w:rsidR="00657189">
        <w:rPr>
          <w:lang w:val="en-GB"/>
        </w:rPr>
        <w:instrText xml:space="preserve"> REF _Ref158628360 \r \h </w:instrText>
      </w:r>
      <w:r w:rsidR="00657189">
        <w:rPr>
          <w:lang w:val="en-GB"/>
        </w:rPr>
      </w:r>
      <w:r w:rsidR="00657189">
        <w:rPr>
          <w:lang w:val="en-GB"/>
        </w:rPr>
        <w:fldChar w:fldCharType="separate"/>
      </w:r>
      <w:r w:rsidR="00657189">
        <w:rPr>
          <w:lang w:val="en-GB"/>
        </w:rPr>
        <w:t>[1]</w:t>
      </w:r>
      <w:r w:rsidR="00657189">
        <w:rPr>
          <w:lang w:val="en-GB"/>
        </w:rPr>
        <w:fldChar w:fldCharType="end"/>
      </w:r>
      <w:r w:rsidR="0032248F">
        <w:rPr>
          <w:lang w:val="en-GB"/>
        </w:rPr>
        <w:t xml:space="preserve"> are tabulated in</w:t>
      </w:r>
      <w:r w:rsidR="00F56001">
        <w:rPr>
          <w:lang w:val="en-GB"/>
        </w:rPr>
        <w:t xml:space="preserve"> </w:t>
      </w:r>
      <w:r w:rsidR="00F53ED6">
        <w:rPr>
          <w:lang w:val="en-GB"/>
        </w:rPr>
        <w:fldChar w:fldCharType="begin"/>
      </w:r>
      <w:r w:rsidR="00F53ED6">
        <w:rPr>
          <w:lang w:val="en-GB"/>
        </w:rPr>
        <w:instrText xml:space="preserve"> REF _Ref146060925 \h </w:instrText>
      </w:r>
      <w:r w:rsidR="00F53ED6">
        <w:rPr>
          <w:lang w:val="en-GB"/>
        </w:rPr>
      </w:r>
      <w:r w:rsidR="00F53ED6">
        <w:rPr>
          <w:lang w:val="en-GB"/>
        </w:rPr>
        <w:fldChar w:fldCharType="separate"/>
      </w:r>
      <w:r w:rsidR="00556CDB">
        <w:t xml:space="preserve">Table </w:t>
      </w:r>
      <w:r w:rsidR="00556CDB">
        <w:rPr>
          <w:noProof/>
        </w:rPr>
        <w:t>1</w:t>
      </w:r>
      <w:r w:rsidR="00F53ED6">
        <w:rPr>
          <w:lang w:val="en-GB"/>
        </w:rPr>
        <w:fldChar w:fldCharType="end"/>
      </w:r>
      <w:r w:rsidR="00F53ED6">
        <w:rPr>
          <w:lang w:val="en-GB"/>
        </w:rPr>
        <w:t xml:space="preserve"> below</w:t>
      </w:r>
      <w:r w:rsidR="00B037D8">
        <w:rPr>
          <w:lang w:val="en-GB"/>
        </w:rPr>
        <w:t>:</w:t>
      </w:r>
      <w:r w:rsidR="00F53ED6">
        <w:rPr>
          <w:lang w:val="en-GB"/>
        </w:rPr>
        <w:t xml:space="preserve"> </w:t>
      </w:r>
    </w:p>
    <w:p w14:paraId="032E46D9" w14:textId="5E903B9C" w:rsidR="00E64BC5" w:rsidRDefault="00E64BC5" w:rsidP="00E64BC5">
      <w:pPr>
        <w:pStyle w:val="Caption"/>
        <w:keepNext/>
      </w:pPr>
      <w:bookmarkStart w:id="7" w:name="_Ref146060925"/>
      <w:r>
        <w:lastRenderedPageBreak/>
        <w:t xml:space="preserve">Table </w:t>
      </w:r>
      <w:r w:rsidR="007C30F6">
        <w:fldChar w:fldCharType="begin"/>
      </w:r>
      <w:r w:rsidR="007C30F6">
        <w:instrText xml:space="preserve"> SEQ Table \* ARABIC </w:instrText>
      </w:r>
      <w:r w:rsidR="007C30F6">
        <w:fldChar w:fldCharType="separate"/>
      </w:r>
      <w:r w:rsidR="00692657">
        <w:rPr>
          <w:noProof/>
        </w:rPr>
        <w:t>1</w:t>
      </w:r>
      <w:r w:rsidR="007C30F6">
        <w:rPr>
          <w:noProof/>
        </w:rPr>
        <w:fldChar w:fldCharType="end"/>
      </w:r>
      <w:bookmarkEnd w:id="7"/>
      <w:r>
        <w:t xml:space="preserve">. Simulation Results on PDSCH </w:t>
      </w:r>
      <w:r w:rsidR="00390F63">
        <w:t>without Impairments</w:t>
      </w:r>
    </w:p>
    <w:tbl>
      <w:tblPr>
        <w:tblStyle w:val="TableGrid"/>
        <w:tblW w:w="9617" w:type="dxa"/>
        <w:jc w:val="center"/>
        <w:tblLook w:val="04A0" w:firstRow="1" w:lastRow="0" w:firstColumn="1" w:lastColumn="0" w:noHBand="0" w:noVBand="1"/>
      </w:tblPr>
      <w:tblGrid>
        <w:gridCol w:w="827"/>
        <w:gridCol w:w="1094"/>
        <w:gridCol w:w="683"/>
        <w:gridCol w:w="639"/>
        <w:gridCol w:w="1183"/>
        <w:gridCol w:w="1294"/>
        <w:gridCol w:w="1339"/>
        <w:gridCol w:w="824"/>
        <w:gridCol w:w="882"/>
        <w:gridCol w:w="852"/>
      </w:tblGrid>
      <w:tr w:rsidR="00CF7982" w:rsidRPr="004D7925" w14:paraId="3AF48C7A" w14:textId="6BA9964B" w:rsidTr="00C21545">
        <w:trPr>
          <w:trHeight w:val="275"/>
          <w:jc w:val="center"/>
        </w:trPr>
        <w:tc>
          <w:tcPr>
            <w:tcW w:w="7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03A8E4" w14:textId="77777777" w:rsidR="00CF7982" w:rsidRPr="00FC556D" w:rsidRDefault="00CF7982" w:rsidP="00F53B78">
            <w:pPr>
              <w:keepNext/>
              <w:keepLines/>
              <w:jc w:val="center"/>
              <w:rPr>
                <w:rFonts w:eastAsia="SimSun" w:cs="Times New Roman"/>
                <w:szCs w:val="20"/>
                <w:lang w:eastAsia="ko-KR"/>
              </w:rPr>
            </w:pPr>
            <w:bookmarkStart w:id="8" w:name="_Hlk158492016"/>
            <w:r w:rsidRPr="00FC556D">
              <w:rPr>
                <w:rFonts w:eastAsia="SimSun" w:cs="Times New Roman"/>
                <w:szCs w:val="20"/>
                <w:lang w:eastAsia="ko-KR"/>
              </w:rPr>
              <w:t>Case number</w:t>
            </w:r>
          </w:p>
        </w:tc>
        <w:tc>
          <w:tcPr>
            <w:tcW w:w="9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72F909" w14:textId="77777777" w:rsidR="00CF7982" w:rsidRPr="00FC556D" w:rsidRDefault="00CF7982" w:rsidP="00F53B78">
            <w:pPr>
              <w:keepNext/>
              <w:keepLines/>
              <w:jc w:val="center"/>
              <w:rPr>
                <w:rFonts w:eastAsia="SimSun" w:cs="Times New Roman"/>
                <w:szCs w:val="20"/>
                <w:lang w:eastAsia="ko-KR"/>
              </w:rPr>
            </w:pPr>
            <w:r w:rsidRPr="00FC556D">
              <w:rPr>
                <w:rFonts w:eastAsia="SimSun" w:cs="Times New Roman"/>
                <w:szCs w:val="20"/>
                <w:lang w:eastAsia="ko-KR"/>
              </w:rPr>
              <w:t>Bandwidth (MHz)</w:t>
            </w:r>
          </w:p>
        </w:tc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C8AFAE" w14:textId="77777777" w:rsidR="00CF7982" w:rsidRPr="00FC556D" w:rsidRDefault="00CF7982" w:rsidP="00F53B78">
            <w:pPr>
              <w:keepNext/>
              <w:keepLines/>
              <w:jc w:val="center"/>
              <w:rPr>
                <w:rFonts w:eastAsia="SimSun" w:cs="Times New Roman"/>
                <w:szCs w:val="20"/>
                <w:lang w:eastAsia="ko-KR"/>
              </w:rPr>
            </w:pPr>
            <w:r w:rsidRPr="00FC556D">
              <w:rPr>
                <w:rFonts w:eastAsia="SimSun" w:cs="Times New Roman"/>
                <w:szCs w:val="20"/>
                <w:lang w:eastAsia="ko-KR"/>
              </w:rPr>
              <w:t>SCS (kHz)</w:t>
            </w:r>
          </w:p>
        </w:tc>
        <w:tc>
          <w:tcPr>
            <w:tcW w:w="6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085EC8" w14:textId="77777777" w:rsidR="00CF7982" w:rsidRPr="00FC556D" w:rsidRDefault="00CF7982" w:rsidP="00F53B78">
            <w:pPr>
              <w:keepNext/>
              <w:keepLines/>
              <w:jc w:val="center"/>
              <w:rPr>
                <w:rFonts w:eastAsia="SimSun" w:cs="Times New Roman"/>
                <w:szCs w:val="20"/>
                <w:lang w:eastAsia="zh-CN"/>
              </w:rPr>
            </w:pPr>
            <w:r w:rsidRPr="00FC556D">
              <w:rPr>
                <w:rFonts w:eastAsia="SimSun" w:cs="Times New Roman"/>
                <w:szCs w:val="20"/>
                <w:lang w:eastAsia="zh-CN"/>
              </w:rPr>
              <w:t>MCS</w:t>
            </w:r>
          </w:p>
        </w:tc>
        <w:tc>
          <w:tcPr>
            <w:tcW w:w="10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28FDD0" w14:textId="77777777" w:rsidR="00CF7982" w:rsidRPr="00FC556D" w:rsidRDefault="00CF7982" w:rsidP="00F53B78">
            <w:pPr>
              <w:keepNext/>
              <w:keepLines/>
              <w:jc w:val="center"/>
              <w:rPr>
                <w:rFonts w:eastAsia="SimSun" w:cs="Times New Roman"/>
                <w:szCs w:val="20"/>
                <w:lang w:eastAsia="ko-KR"/>
              </w:rPr>
            </w:pPr>
            <w:r w:rsidRPr="00FC556D">
              <w:rPr>
                <w:rFonts w:eastAsia="SimSun" w:cs="Times New Roman"/>
                <w:szCs w:val="20"/>
                <w:lang w:eastAsia="ko-KR"/>
              </w:rPr>
              <w:t>Propagation condition</w:t>
            </w:r>
          </w:p>
        </w:tc>
        <w:tc>
          <w:tcPr>
            <w:tcW w:w="10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9E08A0" w14:textId="77777777" w:rsidR="00CF7982" w:rsidRPr="00FC556D" w:rsidRDefault="00CF7982" w:rsidP="00F53B78">
            <w:pPr>
              <w:keepNext/>
              <w:keepLines/>
              <w:jc w:val="center"/>
              <w:rPr>
                <w:rFonts w:eastAsia="SimSun" w:cs="Times New Roman"/>
                <w:szCs w:val="20"/>
                <w:lang w:eastAsia="ko-KR"/>
              </w:rPr>
            </w:pPr>
            <w:r w:rsidRPr="00FC556D">
              <w:rPr>
                <w:rFonts w:eastAsia="SimSun" w:cs="Times New Roman"/>
                <w:szCs w:val="20"/>
                <w:lang w:eastAsia="ko-KR"/>
              </w:rPr>
              <w:t>Antenna configuration</w:t>
            </w:r>
          </w:p>
        </w:tc>
        <w:tc>
          <w:tcPr>
            <w:tcW w:w="4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222F0" w14:textId="1BEF15FB" w:rsidR="00CF7982" w:rsidRPr="00FC556D" w:rsidRDefault="00CF7982" w:rsidP="00F53B78">
            <w:pPr>
              <w:keepNext/>
              <w:keepLines/>
              <w:jc w:val="center"/>
              <w:rPr>
                <w:rFonts w:eastAsia="SimSun" w:cs="Times New Roman"/>
                <w:szCs w:val="20"/>
                <w:lang w:eastAsia="ko-KR"/>
              </w:rPr>
            </w:pPr>
            <w:r w:rsidRPr="00FC556D">
              <w:rPr>
                <w:rFonts w:eastAsia="SimSun" w:cs="Times New Roman"/>
                <w:szCs w:val="20"/>
                <w:lang w:eastAsia="ko-KR"/>
              </w:rPr>
              <w:t>Reference Values</w:t>
            </w:r>
          </w:p>
        </w:tc>
      </w:tr>
      <w:tr w:rsidR="0055213C" w:rsidRPr="004D7925" w14:paraId="18DF1D4F" w14:textId="77777777" w:rsidTr="00C21545">
        <w:trPr>
          <w:trHeight w:val="275"/>
          <w:jc w:val="center"/>
        </w:trPr>
        <w:tc>
          <w:tcPr>
            <w:tcW w:w="7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BBE6D" w14:textId="77777777" w:rsidR="0055213C" w:rsidRPr="00FC556D" w:rsidRDefault="0055213C" w:rsidP="00F53B78">
            <w:pPr>
              <w:keepNext/>
              <w:keepLines/>
              <w:jc w:val="center"/>
              <w:rPr>
                <w:rFonts w:eastAsia="SimSun" w:cs="Times New Roman"/>
                <w:szCs w:val="20"/>
                <w:lang w:eastAsia="ko-KR"/>
              </w:rPr>
            </w:pPr>
          </w:p>
        </w:tc>
        <w:tc>
          <w:tcPr>
            <w:tcW w:w="9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330A" w14:textId="77777777" w:rsidR="0055213C" w:rsidRPr="00FC556D" w:rsidRDefault="0055213C" w:rsidP="00F53B78">
            <w:pPr>
              <w:keepNext/>
              <w:keepLines/>
              <w:jc w:val="center"/>
              <w:rPr>
                <w:rFonts w:eastAsia="SimSun" w:cs="Times New Roman"/>
                <w:szCs w:val="20"/>
                <w:lang w:eastAsia="ko-KR"/>
              </w:rPr>
            </w:pPr>
          </w:p>
        </w:tc>
        <w:tc>
          <w:tcPr>
            <w:tcW w:w="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3DF7F" w14:textId="77777777" w:rsidR="0055213C" w:rsidRPr="00FC556D" w:rsidRDefault="0055213C" w:rsidP="00F53B78">
            <w:pPr>
              <w:keepNext/>
              <w:keepLines/>
              <w:jc w:val="center"/>
              <w:rPr>
                <w:rFonts w:eastAsia="SimSun" w:cs="Times New Roman"/>
                <w:szCs w:val="20"/>
                <w:lang w:eastAsia="ko-KR"/>
              </w:rPr>
            </w:pPr>
          </w:p>
        </w:tc>
        <w:tc>
          <w:tcPr>
            <w:tcW w:w="6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1F550" w14:textId="77777777" w:rsidR="0055213C" w:rsidRPr="00FC556D" w:rsidRDefault="0055213C" w:rsidP="00F53B78">
            <w:pPr>
              <w:keepNext/>
              <w:keepLines/>
              <w:jc w:val="center"/>
              <w:rPr>
                <w:rFonts w:eastAsia="SimSun" w:cs="Times New Roman"/>
                <w:szCs w:val="20"/>
                <w:lang w:eastAsia="zh-CN"/>
              </w:rPr>
            </w:pPr>
          </w:p>
        </w:tc>
        <w:tc>
          <w:tcPr>
            <w:tcW w:w="10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CC060" w14:textId="77777777" w:rsidR="0055213C" w:rsidRPr="00FC556D" w:rsidRDefault="0055213C" w:rsidP="00F53B78">
            <w:pPr>
              <w:keepNext/>
              <w:keepLines/>
              <w:jc w:val="center"/>
              <w:rPr>
                <w:rFonts w:eastAsia="SimSun" w:cs="Times New Roman"/>
                <w:szCs w:val="20"/>
                <w:lang w:eastAsia="ko-KR"/>
              </w:rPr>
            </w:pPr>
          </w:p>
        </w:tc>
        <w:tc>
          <w:tcPr>
            <w:tcW w:w="10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CF333" w14:textId="77777777" w:rsidR="0055213C" w:rsidRPr="00FC556D" w:rsidRDefault="0055213C" w:rsidP="00F53B78">
            <w:pPr>
              <w:keepNext/>
              <w:keepLines/>
              <w:jc w:val="center"/>
              <w:rPr>
                <w:rFonts w:eastAsia="SimSun" w:cs="Times New Roman"/>
                <w:szCs w:val="20"/>
                <w:lang w:eastAsia="ko-KR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ABA94" w14:textId="05675A8B" w:rsidR="0055213C" w:rsidRPr="00FC556D" w:rsidRDefault="009F6AFC" w:rsidP="00F53B78">
            <w:pPr>
              <w:keepNext/>
              <w:keepLines/>
              <w:jc w:val="center"/>
              <w:rPr>
                <w:rFonts w:eastAsia="SimSun" w:cs="Times New Roman"/>
                <w:szCs w:val="20"/>
                <w:lang w:eastAsia="ko-KR"/>
              </w:rPr>
            </w:pPr>
            <w:r w:rsidRPr="00FC556D">
              <w:rPr>
                <w:rFonts w:eastAsia="SimSun" w:cs="Times New Roman"/>
                <w:szCs w:val="20"/>
                <w:lang w:eastAsia="ko-KR"/>
              </w:rPr>
              <w:t>Fraction of maximum throughput (%)</w:t>
            </w:r>
            <w:r w:rsidRPr="00FC556D">
              <w:rPr>
                <w:rFonts w:eastAsia="SimSun" w:cs="Times New Roman"/>
                <w:szCs w:val="20"/>
                <w:lang w:eastAsia="ko-KR"/>
              </w:rPr>
              <w:tab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48B72" w14:textId="07E68BB0" w:rsidR="0055213C" w:rsidRPr="00FC556D" w:rsidRDefault="00A6757B" w:rsidP="00F53B78">
            <w:pPr>
              <w:keepNext/>
              <w:keepLines/>
              <w:jc w:val="center"/>
              <w:rPr>
                <w:rFonts w:eastAsia="SimSun" w:cs="Times New Roman"/>
                <w:szCs w:val="20"/>
                <w:lang w:eastAsia="ko-KR"/>
              </w:rPr>
            </w:pPr>
            <w:r w:rsidRPr="00FC556D">
              <w:rPr>
                <w:rFonts w:eastAsia="SimSun" w:cs="Times New Roman"/>
                <w:szCs w:val="20"/>
                <w:lang w:eastAsia="ko-KR"/>
              </w:rPr>
              <w:t>SNR</w:t>
            </w:r>
            <w:r w:rsidR="00561BB6" w:rsidRPr="00FC556D">
              <w:rPr>
                <w:rFonts w:eastAsia="SimSun" w:cs="Times New Roman"/>
                <w:szCs w:val="20"/>
                <w:lang w:eastAsia="ko-KR"/>
              </w:rPr>
              <w:t xml:space="preserve"> (dB)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6596D" w14:textId="39E65E84" w:rsidR="0055213C" w:rsidRPr="00FC556D" w:rsidRDefault="00A6757B" w:rsidP="00F53B78">
            <w:pPr>
              <w:keepNext/>
              <w:keepLines/>
              <w:jc w:val="center"/>
              <w:rPr>
                <w:rFonts w:eastAsia="SimSun" w:cs="Times New Roman"/>
                <w:szCs w:val="20"/>
                <w:lang w:eastAsia="ko-KR"/>
              </w:rPr>
            </w:pPr>
            <w:r w:rsidRPr="00FC556D">
              <w:rPr>
                <w:rFonts w:eastAsia="SimSun" w:cs="Times New Roman"/>
                <w:szCs w:val="20"/>
                <w:lang w:eastAsia="ko-KR"/>
              </w:rPr>
              <w:t>BLER</w:t>
            </w:r>
            <w:r w:rsidR="009F6AFC" w:rsidRPr="00FC556D">
              <w:rPr>
                <w:rFonts w:eastAsia="SimSun" w:cs="Times New Roman"/>
                <w:szCs w:val="20"/>
                <w:lang w:eastAsia="ko-KR"/>
              </w:rPr>
              <w:t xml:space="preserve"> (%)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1693E" w14:textId="68F1A733" w:rsidR="0055213C" w:rsidRPr="00FC556D" w:rsidRDefault="00A6757B" w:rsidP="00F53B78">
            <w:pPr>
              <w:keepNext/>
              <w:keepLines/>
              <w:jc w:val="center"/>
              <w:rPr>
                <w:rFonts w:eastAsia="SimSun" w:cs="Times New Roman"/>
                <w:szCs w:val="20"/>
                <w:lang w:eastAsia="ko-KR"/>
              </w:rPr>
            </w:pPr>
            <w:r w:rsidRPr="00FC556D">
              <w:rPr>
                <w:rFonts w:eastAsia="SimSun" w:cs="Times New Roman"/>
                <w:szCs w:val="20"/>
                <w:lang w:eastAsia="ko-KR"/>
              </w:rPr>
              <w:t>SNR</w:t>
            </w:r>
            <w:r w:rsidR="00561BB6" w:rsidRPr="00FC556D">
              <w:rPr>
                <w:rFonts w:eastAsia="SimSun" w:cs="Times New Roman"/>
                <w:szCs w:val="20"/>
                <w:lang w:eastAsia="ko-KR"/>
              </w:rPr>
              <w:t xml:space="preserve"> (dB)</w:t>
            </w:r>
          </w:p>
        </w:tc>
      </w:tr>
      <w:tr w:rsidR="009F6AFC" w:rsidRPr="004D7925" w14:paraId="4F011014" w14:textId="1BAF03E9" w:rsidTr="00C21545">
        <w:trPr>
          <w:trHeight w:val="409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E02A7" w14:textId="77777777" w:rsidR="009F6AFC" w:rsidRPr="00FC556D" w:rsidRDefault="009F6AFC" w:rsidP="001A368C">
            <w:pPr>
              <w:keepNext/>
              <w:keepLines/>
              <w:jc w:val="center"/>
              <w:rPr>
                <w:rFonts w:eastAsia="SimSun" w:cs="Times New Roman"/>
                <w:szCs w:val="20"/>
                <w:lang w:eastAsia="zh-CN"/>
              </w:rPr>
            </w:pPr>
            <w:r w:rsidRPr="00FC556D">
              <w:rPr>
                <w:rFonts w:eastAsia="SimSun" w:cs="Times New Roman"/>
                <w:szCs w:val="20"/>
                <w:lang w:eastAsia="zh-CN"/>
              </w:rPr>
              <w:t>1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8B4CE" w14:textId="77777777" w:rsidR="009F6AFC" w:rsidRPr="00FC556D" w:rsidRDefault="009F6AFC" w:rsidP="001A368C">
            <w:pPr>
              <w:keepNext/>
              <w:keepLines/>
              <w:jc w:val="center"/>
              <w:rPr>
                <w:rFonts w:eastAsia="SimSun" w:cs="Times New Roman"/>
                <w:szCs w:val="20"/>
                <w:lang w:eastAsia="ko-KR"/>
              </w:rPr>
            </w:pPr>
            <w:r w:rsidRPr="00FC556D">
              <w:rPr>
                <w:rFonts w:eastAsia="SimSun" w:cs="Times New Roman"/>
                <w:szCs w:val="20"/>
                <w:lang w:eastAsia="ko-KR"/>
              </w:rPr>
              <w:t>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D3181" w14:textId="77777777" w:rsidR="009F6AFC" w:rsidRPr="00FC556D" w:rsidRDefault="009F6AFC" w:rsidP="001A368C">
            <w:pPr>
              <w:keepNext/>
              <w:keepLines/>
              <w:jc w:val="center"/>
              <w:rPr>
                <w:rFonts w:eastAsia="SimSun" w:cs="Times New Roman"/>
                <w:szCs w:val="20"/>
                <w:lang w:eastAsia="zh-CN"/>
              </w:rPr>
            </w:pPr>
            <w:r w:rsidRPr="00FC556D">
              <w:rPr>
                <w:rFonts w:eastAsia="SimSun" w:cs="Times New Roman"/>
                <w:szCs w:val="20"/>
                <w:lang w:eastAsia="zh-CN"/>
              </w:rPr>
              <w:t>15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10692" w14:textId="77777777" w:rsidR="009F6AFC" w:rsidRPr="00FC556D" w:rsidRDefault="009F6AFC" w:rsidP="001A368C">
            <w:pPr>
              <w:keepNext/>
              <w:keepLines/>
              <w:jc w:val="center"/>
              <w:rPr>
                <w:rFonts w:eastAsia="SimSun" w:cs="Times New Roman"/>
                <w:szCs w:val="20"/>
                <w:lang w:eastAsia="zh-CN"/>
              </w:rPr>
            </w:pPr>
            <w:r w:rsidRPr="00FC556D">
              <w:rPr>
                <w:rFonts w:eastAsia="SimSun" w:cs="Times New Roman"/>
                <w:szCs w:val="20"/>
                <w:lang w:eastAsia="zh-CN"/>
              </w:rPr>
              <w:t>4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5C74F" w14:textId="77777777" w:rsidR="009F6AFC" w:rsidRPr="00FC556D" w:rsidRDefault="009F6AFC" w:rsidP="001A368C">
            <w:pPr>
              <w:keepNext/>
              <w:keepLines/>
              <w:jc w:val="center"/>
              <w:rPr>
                <w:rFonts w:eastAsia="SimSun" w:cs="Times New Roman"/>
                <w:szCs w:val="20"/>
                <w:lang w:eastAsia="ko-KR"/>
              </w:rPr>
            </w:pPr>
            <w:r w:rsidRPr="00FC556D">
              <w:rPr>
                <w:rFonts w:eastAsia="SimSun" w:cs="Times New Roman"/>
                <w:szCs w:val="20"/>
                <w:lang w:eastAsia="ko-KR"/>
              </w:rPr>
              <w:t>TDLA30-10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C0B5A" w14:textId="77777777" w:rsidR="009F6AFC" w:rsidRPr="00FC556D" w:rsidRDefault="009F6AFC" w:rsidP="001A368C">
            <w:pPr>
              <w:keepNext/>
              <w:keepLines/>
              <w:jc w:val="center"/>
              <w:rPr>
                <w:rFonts w:eastAsia="SimSun" w:cs="Times New Roman"/>
                <w:szCs w:val="20"/>
                <w:lang w:eastAsia="ko-KR"/>
              </w:rPr>
            </w:pPr>
            <w:r w:rsidRPr="00FC556D">
              <w:rPr>
                <w:rFonts w:eastAsia="SimSun" w:cs="Times New Roman"/>
                <w:szCs w:val="20"/>
                <w:lang w:eastAsia="ko-KR"/>
              </w:rPr>
              <w:t>2x2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13529" w14:textId="15529902" w:rsidR="009F6AFC" w:rsidRPr="00FC556D" w:rsidRDefault="009F6AFC" w:rsidP="001A368C">
            <w:pPr>
              <w:keepNext/>
              <w:keepLines/>
              <w:jc w:val="center"/>
              <w:rPr>
                <w:rFonts w:eastAsia="SimSun" w:cs="Times New Roman"/>
                <w:szCs w:val="20"/>
                <w:lang w:eastAsia="ko-KR"/>
              </w:rPr>
            </w:pPr>
            <w:r w:rsidRPr="00FC556D">
              <w:rPr>
                <w:rFonts w:eastAsia="SimSun" w:cs="Times New Roman"/>
                <w:szCs w:val="20"/>
                <w:lang w:eastAsia="ko-KR"/>
              </w:rPr>
              <w:t>70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31C99" w14:textId="69F81358" w:rsidR="009F6AFC" w:rsidRPr="00FC556D" w:rsidRDefault="007303F4" w:rsidP="001A368C">
            <w:pPr>
              <w:keepNext/>
              <w:keepLines/>
              <w:jc w:val="center"/>
              <w:rPr>
                <w:rFonts w:eastAsia="SimSun" w:cs="Times New Roman"/>
                <w:szCs w:val="20"/>
                <w:lang w:eastAsia="ko-KR"/>
              </w:rPr>
            </w:pPr>
            <w:r w:rsidRPr="006704F2">
              <w:rPr>
                <w:rFonts w:eastAsia="SimSun" w:cs="Times New Roman"/>
                <w:szCs w:val="20"/>
                <w:lang w:val="en-DK" w:eastAsia="en-DK"/>
              </w:rPr>
              <w:t>-2,45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5D2CB" w14:textId="21863D70" w:rsidR="009F6AFC" w:rsidRPr="00FC556D" w:rsidRDefault="009F6AFC" w:rsidP="001A368C">
            <w:pPr>
              <w:keepNext/>
              <w:keepLines/>
              <w:jc w:val="center"/>
              <w:rPr>
                <w:rFonts w:eastAsia="SimSun" w:cs="Times New Roman"/>
                <w:szCs w:val="20"/>
                <w:lang w:eastAsia="ko-KR"/>
              </w:rPr>
            </w:pPr>
            <w:r w:rsidRPr="00FC556D">
              <w:rPr>
                <w:rFonts w:eastAsia="SimSun" w:cs="Times New Roman"/>
                <w:szCs w:val="20"/>
                <w:lang w:eastAsia="ko-KR"/>
              </w:rPr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484B9" w14:textId="1A55126C" w:rsidR="009F6AFC" w:rsidRPr="00FC556D" w:rsidRDefault="007303F4" w:rsidP="001A368C">
            <w:pPr>
              <w:keepNext/>
              <w:keepLines/>
              <w:jc w:val="center"/>
              <w:rPr>
                <w:rFonts w:eastAsia="SimSun" w:cs="Times New Roman"/>
                <w:szCs w:val="20"/>
                <w:lang w:eastAsia="ko-KR"/>
              </w:rPr>
            </w:pPr>
            <w:r w:rsidRPr="006704F2">
              <w:rPr>
                <w:rFonts w:eastAsia="SimSun" w:cs="Times New Roman"/>
                <w:szCs w:val="20"/>
                <w:lang w:val="en-DK" w:eastAsia="en-DK"/>
              </w:rPr>
              <w:t>3,71</w:t>
            </w:r>
          </w:p>
        </w:tc>
      </w:tr>
      <w:tr w:rsidR="00C21545" w:rsidRPr="004D7925" w14:paraId="53655460" w14:textId="2839CC21" w:rsidTr="00C21545">
        <w:trPr>
          <w:trHeight w:val="409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2B338" w14:textId="77777777" w:rsidR="00C21545" w:rsidRPr="00FC556D" w:rsidRDefault="00C21545" w:rsidP="001A368C">
            <w:pPr>
              <w:keepNext/>
              <w:keepLines/>
              <w:jc w:val="center"/>
              <w:rPr>
                <w:rFonts w:eastAsia="SimSun" w:cs="Times New Roman"/>
                <w:szCs w:val="20"/>
                <w:lang w:eastAsia="zh-CN"/>
              </w:rPr>
            </w:pPr>
            <w:r w:rsidRPr="00FC556D">
              <w:rPr>
                <w:rFonts w:eastAsia="SimSun" w:cs="Times New Roman"/>
                <w:szCs w:val="20"/>
                <w:lang w:eastAsia="zh-CN"/>
              </w:rPr>
              <w:t>2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26807" w14:textId="77777777" w:rsidR="00C21545" w:rsidRPr="00FC556D" w:rsidRDefault="00C21545" w:rsidP="001A368C">
            <w:pPr>
              <w:keepNext/>
              <w:keepLines/>
              <w:jc w:val="center"/>
              <w:rPr>
                <w:rFonts w:eastAsia="SimSun" w:cs="Times New Roman"/>
                <w:szCs w:val="20"/>
                <w:lang w:eastAsia="ko-KR"/>
              </w:rPr>
            </w:pPr>
            <w:r w:rsidRPr="00FC556D">
              <w:rPr>
                <w:rFonts w:eastAsia="SimSun" w:cs="Times New Roman"/>
                <w:szCs w:val="20"/>
                <w:lang w:eastAsia="ko-KR"/>
              </w:rPr>
              <w:t>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D919D" w14:textId="77777777" w:rsidR="00C21545" w:rsidRPr="00FC556D" w:rsidRDefault="00C21545" w:rsidP="001A368C">
            <w:pPr>
              <w:keepNext/>
              <w:keepLines/>
              <w:jc w:val="center"/>
              <w:rPr>
                <w:rFonts w:eastAsia="SimSun" w:cs="Times New Roman"/>
                <w:szCs w:val="20"/>
                <w:lang w:eastAsia="ko-KR"/>
              </w:rPr>
            </w:pPr>
            <w:r w:rsidRPr="00FC556D">
              <w:rPr>
                <w:rFonts w:eastAsia="SimSun" w:cs="Times New Roman"/>
                <w:szCs w:val="20"/>
                <w:lang w:eastAsia="ko-KR"/>
              </w:rPr>
              <w:t>15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7E8EF" w14:textId="77777777" w:rsidR="00C21545" w:rsidRPr="00FC556D" w:rsidRDefault="00C21545" w:rsidP="001A368C">
            <w:pPr>
              <w:keepNext/>
              <w:keepLines/>
              <w:jc w:val="center"/>
              <w:rPr>
                <w:rFonts w:eastAsia="SimSun" w:cs="Times New Roman"/>
                <w:szCs w:val="20"/>
                <w:lang w:eastAsia="zh-CN"/>
              </w:rPr>
            </w:pPr>
            <w:r w:rsidRPr="00FC556D">
              <w:rPr>
                <w:rFonts w:eastAsia="SimSun" w:cs="Times New Roman"/>
                <w:szCs w:val="20"/>
                <w:lang w:eastAsia="zh-CN"/>
              </w:rPr>
              <w:t>4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FFBCF" w14:textId="77777777" w:rsidR="00C21545" w:rsidRPr="00FC556D" w:rsidRDefault="00C21545" w:rsidP="001A368C">
            <w:pPr>
              <w:keepNext/>
              <w:keepLines/>
              <w:jc w:val="center"/>
              <w:rPr>
                <w:rFonts w:eastAsia="SimSun" w:cs="Times New Roman"/>
                <w:szCs w:val="20"/>
                <w:lang w:eastAsia="ko-KR"/>
              </w:rPr>
            </w:pPr>
            <w:r w:rsidRPr="00FC556D">
              <w:rPr>
                <w:rFonts w:eastAsia="SimSun" w:cs="Times New Roman"/>
                <w:szCs w:val="20"/>
                <w:lang w:eastAsia="ko-KR"/>
              </w:rPr>
              <w:t>TDLA30-10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BE5A6" w14:textId="77777777" w:rsidR="00C21545" w:rsidRPr="00FC556D" w:rsidRDefault="00C21545" w:rsidP="001A368C">
            <w:pPr>
              <w:keepNext/>
              <w:keepLines/>
              <w:jc w:val="center"/>
              <w:rPr>
                <w:rFonts w:eastAsia="SimSun" w:cs="Times New Roman"/>
                <w:szCs w:val="20"/>
                <w:lang w:eastAsia="ko-KR"/>
              </w:rPr>
            </w:pPr>
            <w:r w:rsidRPr="00FC556D">
              <w:rPr>
                <w:rFonts w:eastAsia="SimSun" w:cs="Times New Roman"/>
                <w:szCs w:val="20"/>
                <w:lang w:eastAsia="ko-KR"/>
              </w:rPr>
              <w:t>2x4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60D04" w14:textId="15926FDB" w:rsidR="00C21545" w:rsidRPr="00FC556D" w:rsidRDefault="00C21545" w:rsidP="001A368C">
            <w:pPr>
              <w:keepNext/>
              <w:keepLines/>
              <w:jc w:val="center"/>
              <w:rPr>
                <w:rFonts w:eastAsia="SimSun" w:cs="Times New Roman"/>
                <w:szCs w:val="20"/>
                <w:lang w:eastAsia="ko-KR"/>
              </w:rPr>
            </w:pPr>
            <w:r w:rsidRPr="00FC556D">
              <w:rPr>
                <w:rFonts w:eastAsia="SimSun" w:cs="Times New Roman"/>
                <w:szCs w:val="20"/>
                <w:lang w:eastAsia="ko-KR"/>
              </w:rPr>
              <w:t>70</w:t>
            </w:r>
          </w:p>
          <w:p w14:paraId="2B0E01BC" w14:textId="621B1588" w:rsidR="00C21545" w:rsidRPr="00FC556D" w:rsidRDefault="00C21545" w:rsidP="001A368C">
            <w:pPr>
              <w:keepNext/>
              <w:keepLines/>
              <w:jc w:val="center"/>
              <w:rPr>
                <w:rFonts w:eastAsia="SimSun" w:cs="Times New Roman"/>
                <w:szCs w:val="20"/>
                <w:lang w:eastAsia="ko-KR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1EF3C" w14:textId="48FC46B6" w:rsidR="00C21545" w:rsidRPr="00FC556D" w:rsidRDefault="00C21545" w:rsidP="001A368C">
            <w:pPr>
              <w:keepNext/>
              <w:keepLines/>
              <w:jc w:val="center"/>
              <w:rPr>
                <w:rFonts w:eastAsia="SimSun" w:cs="Times New Roman"/>
                <w:szCs w:val="20"/>
                <w:lang w:eastAsia="ko-KR"/>
              </w:rPr>
            </w:pPr>
            <w:r w:rsidRPr="006704F2">
              <w:rPr>
                <w:rFonts w:eastAsia="SimSun" w:cs="Times New Roman"/>
                <w:szCs w:val="20"/>
                <w:lang w:val="en-DK" w:eastAsia="en-DK"/>
              </w:rPr>
              <w:t>-5,21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8E5A7" w14:textId="35EFBEA4" w:rsidR="00C21545" w:rsidRPr="00FC556D" w:rsidRDefault="00C21545" w:rsidP="001A368C">
            <w:pPr>
              <w:keepNext/>
              <w:keepLines/>
              <w:jc w:val="center"/>
              <w:rPr>
                <w:rFonts w:eastAsia="SimSun" w:cs="Times New Roman"/>
                <w:szCs w:val="20"/>
                <w:lang w:eastAsia="ko-KR"/>
              </w:rPr>
            </w:pPr>
            <w:r w:rsidRPr="00FC556D">
              <w:rPr>
                <w:rFonts w:eastAsia="SimSun" w:cs="Times New Roman"/>
                <w:szCs w:val="20"/>
                <w:lang w:eastAsia="ko-KR"/>
              </w:rPr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F2571" w14:textId="37A7F38A" w:rsidR="00C21545" w:rsidRPr="00FC556D" w:rsidRDefault="00C21545" w:rsidP="001A368C">
            <w:pPr>
              <w:keepNext/>
              <w:keepLines/>
              <w:jc w:val="center"/>
              <w:rPr>
                <w:rFonts w:eastAsia="SimSun" w:cs="Times New Roman"/>
                <w:szCs w:val="20"/>
                <w:lang w:eastAsia="ko-KR"/>
              </w:rPr>
            </w:pPr>
            <w:r w:rsidRPr="006704F2">
              <w:rPr>
                <w:rFonts w:eastAsia="SimSun" w:cs="Times New Roman"/>
                <w:szCs w:val="20"/>
                <w:lang w:val="en-DK" w:eastAsia="en-DK"/>
              </w:rPr>
              <w:t>-0,82</w:t>
            </w:r>
          </w:p>
        </w:tc>
      </w:tr>
      <w:tr w:rsidR="00C21545" w:rsidRPr="004D7925" w14:paraId="38204563" w14:textId="3E777913" w:rsidTr="00C21545">
        <w:trPr>
          <w:trHeight w:val="409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2C0DC" w14:textId="77777777" w:rsidR="00C21545" w:rsidRPr="00FC556D" w:rsidRDefault="00C21545" w:rsidP="001A368C">
            <w:pPr>
              <w:keepNext/>
              <w:keepLines/>
              <w:jc w:val="center"/>
              <w:rPr>
                <w:rFonts w:eastAsia="SimSun" w:cs="Times New Roman"/>
                <w:szCs w:val="20"/>
                <w:lang w:eastAsia="zh-CN"/>
              </w:rPr>
            </w:pPr>
            <w:r w:rsidRPr="00FC556D">
              <w:rPr>
                <w:rFonts w:eastAsia="SimSun" w:cs="Times New Roman"/>
                <w:szCs w:val="20"/>
                <w:lang w:eastAsia="zh-CN"/>
              </w:rPr>
              <w:t>3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DBDE4" w14:textId="77777777" w:rsidR="00C21545" w:rsidRPr="00FC556D" w:rsidRDefault="00C21545" w:rsidP="001A368C">
            <w:pPr>
              <w:keepNext/>
              <w:keepLines/>
              <w:jc w:val="center"/>
              <w:rPr>
                <w:rFonts w:eastAsia="SimSun" w:cs="Times New Roman"/>
                <w:szCs w:val="20"/>
                <w:lang w:eastAsia="zh-CN"/>
              </w:rPr>
            </w:pPr>
            <w:r w:rsidRPr="00FC556D">
              <w:rPr>
                <w:rFonts w:eastAsia="SimSun" w:cs="Times New Roman"/>
                <w:szCs w:val="20"/>
                <w:lang w:eastAsia="zh-CN"/>
              </w:rPr>
              <w:t>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ACB56" w14:textId="77777777" w:rsidR="00C21545" w:rsidRPr="00FC556D" w:rsidRDefault="00C21545" w:rsidP="001A368C">
            <w:pPr>
              <w:keepNext/>
              <w:keepLines/>
              <w:jc w:val="center"/>
              <w:rPr>
                <w:rFonts w:eastAsia="SimSun" w:cs="Times New Roman"/>
                <w:szCs w:val="20"/>
                <w:lang w:eastAsia="zh-CN"/>
              </w:rPr>
            </w:pPr>
            <w:r w:rsidRPr="00FC556D">
              <w:rPr>
                <w:rFonts w:eastAsia="SimSun" w:cs="Times New Roman"/>
                <w:szCs w:val="20"/>
                <w:lang w:eastAsia="zh-CN"/>
              </w:rPr>
              <w:t>15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797A8" w14:textId="77777777" w:rsidR="00C21545" w:rsidRPr="00FC556D" w:rsidRDefault="00C21545" w:rsidP="001A368C">
            <w:pPr>
              <w:keepNext/>
              <w:keepLines/>
              <w:jc w:val="center"/>
              <w:rPr>
                <w:rFonts w:eastAsia="SimSun" w:cs="Times New Roman"/>
                <w:szCs w:val="20"/>
                <w:lang w:eastAsia="zh-CN"/>
              </w:rPr>
            </w:pPr>
            <w:r w:rsidRPr="00FC556D">
              <w:rPr>
                <w:rFonts w:eastAsia="SimSun" w:cs="Times New Roman"/>
                <w:szCs w:val="20"/>
                <w:lang w:eastAsia="zh-CN"/>
              </w:rPr>
              <w:t>13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1D3C9" w14:textId="77777777" w:rsidR="00C21545" w:rsidRPr="00FC556D" w:rsidRDefault="00C21545" w:rsidP="001A368C">
            <w:pPr>
              <w:keepNext/>
              <w:keepLines/>
              <w:jc w:val="center"/>
              <w:rPr>
                <w:rFonts w:eastAsia="SimSun" w:cs="Times New Roman"/>
                <w:szCs w:val="20"/>
                <w:lang w:eastAsia="ko-KR"/>
              </w:rPr>
            </w:pPr>
            <w:r w:rsidRPr="00FC556D">
              <w:rPr>
                <w:rFonts w:eastAsia="SimSun" w:cs="Times New Roman"/>
                <w:szCs w:val="20"/>
                <w:lang w:eastAsia="ko-KR"/>
              </w:rPr>
              <w:t>TDLA30-10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691FF" w14:textId="77777777" w:rsidR="00C21545" w:rsidRPr="00FC556D" w:rsidRDefault="00C21545" w:rsidP="001A368C">
            <w:pPr>
              <w:keepNext/>
              <w:keepLines/>
              <w:jc w:val="center"/>
              <w:rPr>
                <w:rFonts w:eastAsia="SimSun" w:cs="Times New Roman"/>
                <w:szCs w:val="20"/>
                <w:lang w:eastAsia="ko-KR"/>
              </w:rPr>
            </w:pPr>
            <w:r w:rsidRPr="00FC556D">
              <w:rPr>
                <w:rFonts w:eastAsia="SimSun" w:cs="Times New Roman"/>
                <w:szCs w:val="20"/>
                <w:lang w:eastAsia="ko-KR"/>
              </w:rPr>
              <w:t>2x2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BC485" w14:textId="66D438DA" w:rsidR="00C21545" w:rsidRPr="00FC556D" w:rsidRDefault="00C21545" w:rsidP="001A368C">
            <w:pPr>
              <w:keepNext/>
              <w:keepLines/>
              <w:jc w:val="center"/>
              <w:rPr>
                <w:rFonts w:eastAsia="SimSun" w:cs="Times New Roman"/>
                <w:szCs w:val="20"/>
                <w:lang w:eastAsia="ko-KR"/>
              </w:rPr>
            </w:pPr>
            <w:r w:rsidRPr="00FC556D">
              <w:rPr>
                <w:rFonts w:eastAsia="SimSun" w:cs="Times New Roman"/>
                <w:szCs w:val="20"/>
                <w:lang w:eastAsia="ko-KR"/>
              </w:rPr>
              <w:t>70</w:t>
            </w:r>
          </w:p>
          <w:p w14:paraId="6B0EF6D5" w14:textId="4EE20D71" w:rsidR="00C21545" w:rsidRPr="00FC556D" w:rsidRDefault="00C21545" w:rsidP="001A368C">
            <w:pPr>
              <w:keepNext/>
              <w:keepLines/>
              <w:jc w:val="center"/>
              <w:rPr>
                <w:rFonts w:eastAsia="SimSun" w:cs="Times New Roman"/>
                <w:szCs w:val="20"/>
                <w:lang w:eastAsia="ko-KR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413B7" w14:textId="1DEDEA7C" w:rsidR="00C21545" w:rsidRPr="00FC556D" w:rsidRDefault="00C21545" w:rsidP="001A368C">
            <w:pPr>
              <w:keepNext/>
              <w:keepLines/>
              <w:jc w:val="center"/>
              <w:rPr>
                <w:rFonts w:eastAsia="SimSun" w:cs="Times New Roman"/>
                <w:szCs w:val="20"/>
                <w:lang w:eastAsia="ko-KR"/>
              </w:rPr>
            </w:pPr>
            <w:r w:rsidRPr="006704F2">
              <w:rPr>
                <w:rFonts w:eastAsia="SimSun" w:cs="Times New Roman"/>
                <w:szCs w:val="20"/>
                <w:lang w:val="en-DK" w:eastAsia="en-DK"/>
              </w:rPr>
              <w:t>4,32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CB023" w14:textId="497161F5" w:rsidR="00C21545" w:rsidRPr="00FC556D" w:rsidRDefault="00C21545" w:rsidP="001A368C">
            <w:pPr>
              <w:keepNext/>
              <w:keepLines/>
              <w:jc w:val="center"/>
              <w:rPr>
                <w:rFonts w:eastAsia="SimSun" w:cs="Times New Roman"/>
                <w:szCs w:val="20"/>
                <w:lang w:eastAsia="ko-KR"/>
              </w:rPr>
            </w:pPr>
            <w:r w:rsidRPr="00FC556D">
              <w:rPr>
                <w:rFonts w:eastAsia="SimSun" w:cs="Times New Roman"/>
                <w:szCs w:val="20"/>
                <w:lang w:eastAsia="ko-KR"/>
              </w:rPr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DE736" w14:textId="737AA241" w:rsidR="00C21545" w:rsidRPr="00FC556D" w:rsidRDefault="00C21545" w:rsidP="001A368C">
            <w:pPr>
              <w:keepNext/>
              <w:keepLines/>
              <w:jc w:val="center"/>
              <w:rPr>
                <w:rFonts w:eastAsia="SimSun" w:cs="Times New Roman"/>
                <w:szCs w:val="20"/>
                <w:lang w:eastAsia="ko-KR"/>
              </w:rPr>
            </w:pPr>
            <w:r w:rsidRPr="006704F2">
              <w:rPr>
                <w:rFonts w:eastAsia="SimSun" w:cs="Times New Roman"/>
                <w:szCs w:val="20"/>
                <w:lang w:val="en-DK" w:eastAsia="en-DK"/>
              </w:rPr>
              <w:t>11,38</w:t>
            </w:r>
          </w:p>
        </w:tc>
      </w:tr>
      <w:tr w:rsidR="00C21545" w:rsidRPr="004D7925" w14:paraId="5A555015" w14:textId="45A4EC24" w:rsidTr="00C21545">
        <w:trPr>
          <w:trHeight w:val="409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2B21E" w14:textId="77777777" w:rsidR="00C21545" w:rsidRPr="00FC556D" w:rsidRDefault="00C21545" w:rsidP="001A368C">
            <w:pPr>
              <w:keepNext/>
              <w:keepLines/>
              <w:jc w:val="center"/>
              <w:rPr>
                <w:rFonts w:eastAsia="SimSun" w:cs="Times New Roman"/>
                <w:szCs w:val="20"/>
                <w:lang w:eastAsia="zh-CN"/>
              </w:rPr>
            </w:pPr>
            <w:r w:rsidRPr="00FC556D">
              <w:rPr>
                <w:rFonts w:eastAsia="SimSun" w:cs="Times New Roman"/>
                <w:szCs w:val="20"/>
                <w:lang w:eastAsia="zh-CN"/>
              </w:rPr>
              <w:t>4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809DA" w14:textId="77777777" w:rsidR="00C21545" w:rsidRPr="00FC556D" w:rsidRDefault="00C21545" w:rsidP="001A368C">
            <w:pPr>
              <w:keepNext/>
              <w:keepLines/>
              <w:jc w:val="center"/>
              <w:rPr>
                <w:rFonts w:eastAsia="SimSun" w:cs="Times New Roman"/>
                <w:szCs w:val="20"/>
                <w:lang w:eastAsia="zh-CN"/>
              </w:rPr>
            </w:pPr>
            <w:r w:rsidRPr="00FC556D">
              <w:rPr>
                <w:rFonts w:eastAsia="SimSun" w:cs="Times New Roman"/>
                <w:szCs w:val="20"/>
                <w:lang w:eastAsia="zh-CN"/>
              </w:rPr>
              <w:t>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EF20B" w14:textId="77777777" w:rsidR="00C21545" w:rsidRPr="00FC556D" w:rsidRDefault="00C21545" w:rsidP="001A368C">
            <w:pPr>
              <w:keepNext/>
              <w:keepLines/>
              <w:jc w:val="center"/>
              <w:rPr>
                <w:rFonts w:eastAsia="SimSun" w:cs="Times New Roman"/>
                <w:szCs w:val="20"/>
                <w:lang w:eastAsia="zh-CN"/>
              </w:rPr>
            </w:pPr>
            <w:r w:rsidRPr="00FC556D">
              <w:rPr>
                <w:rFonts w:eastAsia="SimSun" w:cs="Times New Roman"/>
                <w:szCs w:val="20"/>
                <w:lang w:eastAsia="zh-CN"/>
              </w:rPr>
              <w:t>15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887F4" w14:textId="77777777" w:rsidR="00C21545" w:rsidRPr="00FC556D" w:rsidRDefault="00C21545" w:rsidP="001A368C">
            <w:pPr>
              <w:keepNext/>
              <w:keepLines/>
              <w:jc w:val="center"/>
              <w:rPr>
                <w:rFonts w:eastAsia="SimSun" w:cs="Times New Roman"/>
                <w:szCs w:val="20"/>
                <w:lang w:eastAsia="zh-CN"/>
              </w:rPr>
            </w:pPr>
            <w:r w:rsidRPr="00FC556D">
              <w:rPr>
                <w:rFonts w:eastAsia="SimSun" w:cs="Times New Roman"/>
                <w:szCs w:val="20"/>
                <w:lang w:eastAsia="zh-CN"/>
              </w:rPr>
              <w:t>13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49481" w14:textId="77777777" w:rsidR="00C21545" w:rsidRPr="00FC556D" w:rsidRDefault="00C21545" w:rsidP="001A368C">
            <w:pPr>
              <w:keepNext/>
              <w:keepLines/>
              <w:jc w:val="center"/>
              <w:rPr>
                <w:rFonts w:eastAsia="SimSun" w:cs="Times New Roman"/>
                <w:szCs w:val="20"/>
                <w:lang w:eastAsia="ko-KR"/>
              </w:rPr>
            </w:pPr>
            <w:r w:rsidRPr="00FC556D">
              <w:rPr>
                <w:rFonts w:eastAsia="SimSun" w:cs="Times New Roman"/>
                <w:szCs w:val="20"/>
                <w:lang w:eastAsia="ko-KR"/>
              </w:rPr>
              <w:t>TDLA30-10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1CBE4" w14:textId="77777777" w:rsidR="00C21545" w:rsidRPr="00FC556D" w:rsidRDefault="00C21545" w:rsidP="001A368C">
            <w:pPr>
              <w:keepNext/>
              <w:keepLines/>
              <w:jc w:val="center"/>
              <w:rPr>
                <w:rFonts w:eastAsia="SimSun" w:cs="Times New Roman"/>
                <w:szCs w:val="20"/>
                <w:lang w:eastAsia="ko-KR"/>
              </w:rPr>
            </w:pPr>
            <w:r w:rsidRPr="00FC556D">
              <w:rPr>
                <w:rFonts w:eastAsia="SimSun" w:cs="Times New Roman"/>
                <w:szCs w:val="20"/>
                <w:lang w:eastAsia="ko-KR"/>
              </w:rPr>
              <w:t>2x4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7B80E" w14:textId="23A8020C" w:rsidR="00C21545" w:rsidRPr="00FC556D" w:rsidRDefault="00C21545" w:rsidP="001A368C">
            <w:pPr>
              <w:keepNext/>
              <w:keepLines/>
              <w:jc w:val="center"/>
              <w:rPr>
                <w:rFonts w:eastAsia="SimSun" w:cs="Times New Roman"/>
                <w:szCs w:val="20"/>
                <w:lang w:eastAsia="ko-KR"/>
              </w:rPr>
            </w:pPr>
            <w:r w:rsidRPr="00FC556D">
              <w:rPr>
                <w:rFonts w:eastAsia="SimSun" w:cs="Times New Roman"/>
                <w:szCs w:val="20"/>
                <w:lang w:eastAsia="ko-KR"/>
              </w:rPr>
              <w:t>70</w:t>
            </w:r>
          </w:p>
          <w:p w14:paraId="072CBCD8" w14:textId="2DEF4AC3" w:rsidR="00C21545" w:rsidRPr="00FC556D" w:rsidRDefault="00C21545" w:rsidP="001A368C">
            <w:pPr>
              <w:keepNext/>
              <w:keepLines/>
              <w:jc w:val="center"/>
              <w:rPr>
                <w:rFonts w:eastAsia="SimSun" w:cs="Times New Roman"/>
                <w:szCs w:val="20"/>
                <w:lang w:eastAsia="ko-KR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D96B3" w14:textId="408B03E4" w:rsidR="00C21545" w:rsidRPr="00FC556D" w:rsidRDefault="00C21545" w:rsidP="001A368C">
            <w:pPr>
              <w:keepNext/>
              <w:keepLines/>
              <w:jc w:val="center"/>
              <w:rPr>
                <w:rFonts w:eastAsia="SimSun" w:cs="Times New Roman"/>
                <w:szCs w:val="20"/>
                <w:lang w:eastAsia="ko-KR"/>
              </w:rPr>
            </w:pPr>
            <w:r w:rsidRPr="006704F2">
              <w:rPr>
                <w:rFonts w:eastAsia="SimSun" w:cs="Times New Roman"/>
                <w:szCs w:val="20"/>
                <w:lang w:val="en-DK" w:eastAsia="en-DK"/>
              </w:rPr>
              <w:t>1,44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40D7F" w14:textId="1DC7DFAE" w:rsidR="00C21545" w:rsidRPr="00FC556D" w:rsidRDefault="00C21545" w:rsidP="001A368C">
            <w:pPr>
              <w:keepNext/>
              <w:keepLines/>
              <w:jc w:val="center"/>
              <w:rPr>
                <w:rFonts w:eastAsia="SimSun" w:cs="Times New Roman"/>
                <w:szCs w:val="20"/>
                <w:lang w:eastAsia="ko-KR"/>
              </w:rPr>
            </w:pPr>
            <w:r w:rsidRPr="00FC556D">
              <w:rPr>
                <w:rFonts w:eastAsia="SimSun" w:cs="Times New Roman"/>
                <w:szCs w:val="20"/>
                <w:lang w:eastAsia="ko-KR"/>
              </w:rPr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6BAF9" w14:textId="5D81DEDC" w:rsidR="00C21545" w:rsidRPr="00FC556D" w:rsidRDefault="00C21545" w:rsidP="001A368C">
            <w:pPr>
              <w:keepNext/>
              <w:keepLines/>
              <w:jc w:val="center"/>
              <w:rPr>
                <w:rFonts w:eastAsia="SimSun" w:cs="Times New Roman"/>
                <w:szCs w:val="20"/>
                <w:lang w:eastAsia="ko-KR"/>
              </w:rPr>
            </w:pPr>
            <w:r w:rsidRPr="006704F2">
              <w:rPr>
                <w:rFonts w:eastAsia="SimSun" w:cs="Times New Roman"/>
                <w:szCs w:val="20"/>
                <w:lang w:val="en-DK" w:eastAsia="en-DK"/>
              </w:rPr>
              <w:t>6,31</w:t>
            </w:r>
          </w:p>
        </w:tc>
      </w:tr>
      <w:tr w:rsidR="00C21545" w:rsidRPr="004D7925" w14:paraId="70A41FE3" w14:textId="18BB9D55" w:rsidTr="00C21545">
        <w:trPr>
          <w:trHeight w:val="663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E1684" w14:textId="77777777" w:rsidR="00C21545" w:rsidRPr="00FC556D" w:rsidRDefault="00C21545" w:rsidP="001A368C">
            <w:pPr>
              <w:keepNext/>
              <w:keepLines/>
              <w:jc w:val="center"/>
              <w:rPr>
                <w:rFonts w:eastAsia="SimSun" w:cs="Times New Roman"/>
                <w:szCs w:val="20"/>
                <w:lang w:eastAsia="zh-CN"/>
              </w:rPr>
            </w:pPr>
            <w:r w:rsidRPr="00FC556D">
              <w:rPr>
                <w:rFonts w:eastAsia="SimSun" w:cs="Times New Roman"/>
                <w:szCs w:val="20"/>
                <w:lang w:eastAsia="zh-CN"/>
              </w:rPr>
              <w:t>5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2741B" w14:textId="77777777" w:rsidR="00C21545" w:rsidRPr="00FC556D" w:rsidRDefault="00C21545" w:rsidP="001A368C">
            <w:pPr>
              <w:keepNext/>
              <w:keepLines/>
              <w:jc w:val="center"/>
              <w:rPr>
                <w:rFonts w:eastAsia="SimSun" w:cs="Times New Roman"/>
                <w:szCs w:val="20"/>
                <w:lang w:eastAsia="ko-KR"/>
              </w:rPr>
            </w:pPr>
            <w:r w:rsidRPr="00FC556D">
              <w:rPr>
                <w:rFonts w:eastAsia="SimSun" w:cs="Times New Roman"/>
                <w:szCs w:val="20"/>
                <w:lang w:eastAsia="ko-KR"/>
              </w:rPr>
              <w:t>40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D2BD1" w14:textId="77777777" w:rsidR="00C21545" w:rsidRPr="00FC556D" w:rsidRDefault="00C21545" w:rsidP="001A368C">
            <w:pPr>
              <w:keepNext/>
              <w:keepLines/>
              <w:jc w:val="center"/>
              <w:rPr>
                <w:rFonts w:eastAsia="SimSun" w:cs="Times New Roman"/>
                <w:szCs w:val="20"/>
                <w:lang w:eastAsia="zh-CN"/>
              </w:rPr>
            </w:pPr>
            <w:r w:rsidRPr="00FC556D">
              <w:rPr>
                <w:rFonts w:eastAsia="SimSun" w:cs="Times New Roman"/>
                <w:szCs w:val="20"/>
                <w:lang w:eastAsia="zh-CN"/>
              </w:rPr>
              <w:t>30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6BC01" w14:textId="77777777" w:rsidR="00C21545" w:rsidRPr="00FC556D" w:rsidRDefault="00C21545" w:rsidP="001A368C">
            <w:pPr>
              <w:keepNext/>
              <w:keepLines/>
              <w:jc w:val="center"/>
              <w:rPr>
                <w:rFonts w:eastAsia="SimSun" w:cs="Times New Roman"/>
                <w:szCs w:val="20"/>
                <w:lang w:eastAsia="zh-CN"/>
              </w:rPr>
            </w:pPr>
            <w:r w:rsidRPr="00FC556D">
              <w:rPr>
                <w:rFonts w:eastAsia="SimSun" w:cs="Times New Roman"/>
                <w:szCs w:val="20"/>
                <w:lang w:eastAsia="zh-CN"/>
              </w:rPr>
              <w:t>4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74C5B" w14:textId="77777777" w:rsidR="00C21545" w:rsidRPr="00FC556D" w:rsidRDefault="00C21545" w:rsidP="001A368C">
            <w:pPr>
              <w:keepNext/>
              <w:keepLines/>
              <w:jc w:val="center"/>
              <w:rPr>
                <w:rFonts w:eastAsia="SimSun" w:cs="Times New Roman"/>
                <w:szCs w:val="20"/>
                <w:lang w:eastAsia="ko-KR"/>
              </w:rPr>
            </w:pPr>
            <w:r w:rsidRPr="00FC556D">
              <w:rPr>
                <w:rFonts w:eastAsia="SimSun" w:cs="Times New Roman"/>
                <w:szCs w:val="20"/>
                <w:lang w:eastAsia="ko-KR"/>
              </w:rPr>
              <w:t>TDLA30-10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8F84F" w14:textId="77777777" w:rsidR="00C21545" w:rsidRPr="00FC556D" w:rsidRDefault="00C21545" w:rsidP="001A368C">
            <w:pPr>
              <w:keepNext/>
              <w:keepLines/>
              <w:jc w:val="center"/>
              <w:rPr>
                <w:rFonts w:eastAsia="SimSun" w:cs="Times New Roman"/>
                <w:szCs w:val="20"/>
                <w:lang w:eastAsia="ko-KR"/>
              </w:rPr>
            </w:pPr>
            <w:r w:rsidRPr="00FC556D">
              <w:rPr>
                <w:rFonts w:eastAsia="SimSun" w:cs="Times New Roman"/>
                <w:szCs w:val="20"/>
                <w:lang w:eastAsia="ko-KR"/>
              </w:rPr>
              <w:t>2x2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A997C" w14:textId="55B25CBF" w:rsidR="00C21545" w:rsidRPr="00FC556D" w:rsidRDefault="00C21545" w:rsidP="001A368C">
            <w:pPr>
              <w:keepNext/>
              <w:keepLines/>
              <w:jc w:val="center"/>
              <w:rPr>
                <w:rFonts w:eastAsia="SimSun" w:cs="Times New Roman"/>
                <w:szCs w:val="20"/>
                <w:lang w:eastAsia="ko-KR"/>
              </w:rPr>
            </w:pPr>
            <w:r w:rsidRPr="00FC556D">
              <w:rPr>
                <w:rFonts w:eastAsia="SimSun" w:cs="Times New Roman"/>
                <w:szCs w:val="20"/>
                <w:lang w:eastAsia="ko-KR"/>
              </w:rPr>
              <w:t>70</w:t>
            </w:r>
          </w:p>
          <w:p w14:paraId="20FEF906" w14:textId="531D39CE" w:rsidR="00C21545" w:rsidRPr="00FC556D" w:rsidRDefault="00C21545" w:rsidP="001A368C">
            <w:pPr>
              <w:keepNext/>
              <w:keepLines/>
              <w:jc w:val="center"/>
              <w:rPr>
                <w:rFonts w:eastAsia="SimSun" w:cs="Times New Roman"/>
                <w:szCs w:val="20"/>
                <w:lang w:eastAsia="ko-KR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534FB" w14:textId="0351D828" w:rsidR="00C21545" w:rsidRPr="00FC556D" w:rsidRDefault="00BA4229" w:rsidP="001A368C">
            <w:pPr>
              <w:keepNext/>
              <w:keepLines/>
              <w:jc w:val="center"/>
              <w:rPr>
                <w:rFonts w:eastAsia="SimSun" w:cs="Times New Roman"/>
                <w:szCs w:val="20"/>
                <w:lang w:eastAsia="ko-KR"/>
              </w:rPr>
            </w:pPr>
            <w:r w:rsidRPr="00FC556D">
              <w:rPr>
                <w:rFonts w:eastAsia="SimSun" w:cs="Times New Roman"/>
                <w:szCs w:val="20"/>
                <w:lang w:eastAsia="ko-KR"/>
              </w:rPr>
              <w:t>-2,89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F839E" w14:textId="17DCCA5D" w:rsidR="00C21545" w:rsidRPr="00FC556D" w:rsidRDefault="00C21545" w:rsidP="001A368C">
            <w:pPr>
              <w:keepNext/>
              <w:keepLines/>
              <w:jc w:val="center"/>
              <w:rPr>
                <w:rFonts w:eastAsia="SimSun" w:cs="Times New Roman"/>
                <w:szCs w:val="20"/>
                <w:lang w:eastAsia="ko-KR"/>
              </w:rPr>
            </w:pPr>
            <w:r w:rsidRPr="00FC556D">
              <w:rPr>
                <w:rFonts w:eastAsia="SimSun" w:cs="Times New Roman"/>
                <w:szCs w:val="20"/>
                <w:lang w:eastAsia="ko-KR"/>
              </w:rPr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93803" w14:textId="20284986" w:rsidR="00C21545" w:rsidRPr="00FC556D" w:rsidRDefault="0043403D" w:rsidP="001A368C">
            <w:pPr>
              <w:keepNext/>
              <w:keepLines/>
              <w:jc w:val="center"/>
              <w:rPr>
                <w:rFonts w:eastAsia="SimSun" w:cs="Times New Roman"/>
                <w:szCs w:val="20"/>
                <w:lang w:eastAsia="ko-KR"/>
              </w:rPr>
            </w:pPr>
            <w:r w:rsidRPr="00FC556D">
              <w:rPr>
                <w:rFonts w:eastAsia="SimSun" w:cs="Times New Roman"/>
                <w:szCs w:val="20"/>
                <w:lang w:eastAsia="ko-KR"/>
              </w:rPr>
              <w:t>3,05</w:t>
            </w:r>
          </w:p>
        </w:tc>
      </w:tr>
      <w:tr w:rsidR="00C21545" w:rsidRPr="004D7925" w14:paraId="559EF20D" w14:textId="1A83AA96" w:rsidTr="00C21545">
        <w:trPr>
          <w:trHeight w:val="415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836F5" w14:textId="77777777" w:rsidR="00C21545" w:rsidRPr="00FC556D" w:rsidRDefault="00C21545" w:rsidP="001A368C">
            <w:pPr>
              <w:keepNext/>
              <w:keepLines/>
              <w:jc w:val="center"/>
              <w:rPr>
                <w:rFonts w:eastAsia="SimSun" w:cs="Times New Roman"/>
                <w:szCs w:val="20"/>
                <w:lang w:eastAsia="zh-CN"/>
              </w:rPr>
            </w:pPr>
            <w:r w:rsidRPr="00FC556D">
              <w:rPr>
                <w:rFonts w:eastAsia="SimSun" w:cs="Times New Roman"/>
                <w:szCs w:val="20"/>
                <w:lang w:eastAsia="zh-CN"/>
              </w:rPr>
              <w:t>6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139A2" w14:textId="77777777" w:rsidR="00C21545" w:rsidRPr="00FC556D" w:rsidRDefault="00C21545" w:rsidP="001A368C">
            <w:pPr>
              <w:keepNext/>
              <w:keepLines/>
              <w:jc w:val="center"/>
              <w:rPr>
                <w:rFonts w:eastAsia="SimSun" w:cs="Times New Roman"/>
                <w:szCs w:val="20"/>
                <w:lang w:eastAsia="ko-KR"/>
              </w:rPr>
            </w:pPr>
            <w:r w:rsidRPr="00FC556D">
              <w:rPr>
                <w:rFonts w:eastAsia="SimSun" w:cs="Times New Roman"/>
                <w:szCs w:val="20"/>
                <w:lang w:eastAsia="ko-KR"/>
              </w:rPr>
              <w:t>40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CD385" w14:textId="77777777" w:rsidR="00C21545" w:rsidRPr="00FC556D" w:rsidRDefault="00C21545" w:rsidP="001A368C">
            <w:pPr>
              <w:keepNext/>
              <w:keepLines/>
              <w:jc w:val="center"/>
              <w:rPr>
                <w:rFonts w:eastAsia="SimSun" w:cs="Times New Roman"/>
                <w:szCs w:val="20"/>
                <w:lang w:eastAsia="ko-KR"/>
              </w:rPr>
            </w:pPr>
            <w:r w:rsidRPr="00FC556D">
              <w:rPr>
                <w:rFonts w:eastAsia="SimSun" w:cs="Times New Roman"/>
                <w:szCs w:val="20"/>
                <w:lang w:eastAsia="ko-KR"/>
              </w:rPr>
              <w:t>30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B5CB8" w14:textId="77777777" w:rsidR="00C21545" w:rsidRPr="00FC556D" w:rsidRDefault="00C21545" w:rsidP="001A368C">
            <w:pPr>
              <w:keepNext/>
              <w:keepLines/>
              <w:jc w:val="center"/>
              <w:rPr>
                <w:rFonts w:eastAsia="SimSun" w:cs="Times New Roman"/>
                <w:szCs w:val="20"/>
                <w:lang w:eastAsia="zh-CN"/>
              </w:rPr>
            </w:pPr>
            <w:r w:rsidRPr="00FC556D">
              <w:rPr>
                <w:rFonts w:eastAsia="SimSun" w:cs="Times New Roman"/>
                <w:szCs w:val="20"/>
                <w:lang w:eastAsia="zh-CN"/>
              </w:rPr>
              <w:t>4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10304" w14:textId="77777777" w:rsidR="00C21545" w:rsidRPr="00FC556D" w:rsidRDefault="00C21545" w:rsidP="001A368C">
            <w:pPr>
              <w:keepNext/>
              <w:keepLines/>
              <w:jc w:val="center"/>
              <w:rPr>
                <w:rFonts w:eastAsia="SimSun" w:cs="Times New Roman"/>
                <w:szCs w:val="20"/>
                <w:lang w:eastAsia="ko-KR"/>
              </w:rPr>
            </w:pPr>
            <w:r w:rsidRPr="00FC556D">
              <w:rPr>
                <w:rFonts w:eastAsia="SimSun" w:cs="Times New Roman"/>
                <w:szCs w:val="20"/>
                <w:lang w:eastAsia="ko-KR"/>
              </w:rPr>
              <w:t>TDLA30-10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D9A2E" w14:textId="77777777" w:rsidR="00C21545" w:rsidRPr="00FC556D" w:rsidRDefault="00C21545" w:rsidP="001A368C">
            <w:pPr>
              <w:keepNext/>
              <w:keepLines/>
              <w:jc w:val="center"/>
              <w:rPr>
                <w:rFonts w:eastAsia="SimSun" w:cs="Times New Roman"/>
                <w:szCs w:val="20"/>
                <w:lang w:eastAsia="ko-KR"/>
              </w:rPr>
            </w:pPr>
            <w:r w:rsidRPr="00FC556D">
              <w:rPr>
                <w:rFonts w:eastAsia="SimSun" w:cs="Times New Roman"/>
                <w:szCs w:val="20"/>
                <w:lang w:eastAsia="ko-KR"/>
              </w:rPr>
              <w:t>2x4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09580" w14:textId="02C9AE1E" w:rsidR="00C21545" w:rsidRPr="00FC556D" w:rsidRDefault="00C21545" w:rsidP="001A368C">
            <w:pPr>
              <w:keepNext/>
              <w:keepLines/>
              <w:jc w:val="center"/>
              <w:rPr>
                <w:rFonts w:eastAsia="SimSun" w:cs="Times New Roman"/>
                <w:szCs w:val="20"/>
                <w:lang w:eastAsia="ko-KR"/>
              </w:rPr>
            </w:pPr>
            <w:r w:rsidRPr="00FC556D">
              <w:rPr>
                <w:rFonts w:eastAsia="SimSun" w:cs="Times New Roman"/>
                <w:szCs w:val="20"/>
                <w:lang w:eastAsia="ko-KR"/>
              </w:rPr>
              <w:t>70</w:t>
            </w:r>
          </w:p>
          <w:p w14:paraId="05743196" w14:textId="0C6B9952" w:rsidR="00C21545" w:rsidRPr="00FC556D" w:rsidRDefault="00C21545" w:rsidP="001A368C">
            <w:pPr>
              <w:keepNext/>
              <w:keepLines/>
              <w:jc w:val="center"/>
              <w:rPr>
                <w:rFonts w:eastAsia="SimSun" w:cs="Times New Roman"/>
                <w:szCs w:val="20"/>
                <w:lang w:eastAsia="ko-KR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9919C" w14:textId="498D4C22" w:rsidR="00C21545" w:rsidRPr="00FC556D" w:rsidRDefault="0043403D" w:rsidP="001A368C">
            <w:pPr>
              <w:keepNext/>
              <w:keepLines/>
              <w:jc w:val="center"/>
              <w:rPr>
                <w:rFonts w:eastAsia="SimSun" w:cs="Times New Roman"/>
                <w:szCs w:val="20"/>
                <w:lang w:eastAsia="ko-KR"/>
              </w:rPr>
            </w:pPr>
            <w:r w:rsidRPr="00FC556D">
              <w:rPr>
                <w:rFonts w:eastAsia="SimSun" w:cs="Times New Roman"/>
                <w:szCs w:val="20"/>
                <w:lang w:eastAsia="ko-KR"/>
              </w:rPr>
              <w:t>-5,3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40061" w14:textId="0C4C1573" w:rsidR="00C21545" w:rsidRPr="00FC556D" w:rsidRDefault="00C21545" w:rsidP="001A368C">
            <w:pPr>
              <w:keepNext/>
              <w:keepLines/>
              <w:jc w:val="center"/>
              <w:rPr>
                <w:rFonts w:eastAsia="SimSun" w:cs="Times New Roman"/>
                <w:szCs w:val="20"/>
                <w:lang w:eastAsia="ko-KR"/>
              </w:rPr>
            </w:pPr>
            <w:r w:rsidRPr="00FC556D">
              <w:rPr>
                <w:rFonts w:eastAsia="SimSun" w:cs="Times New Roman"/>
                <w:szCs w:val="20"/>
                <w:lang w:eastAsia="ko-KR"/>
              </w:rPr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F5272" w14:textId="4B9963C1" w:rsidR="00C21545" w:rsidRPr="00FC556D" w:rsidRDefault="007F4ECE" w:rsidP="001A368C">
            <w:pPr>
              <w:keepNext/>
              <w:keepLines/>
              <w:jc w:val="center"/>
              <w:rPr>
                <w:rFonts w:eastAsia="SimSun" w:cs="Times New Roman"/>
                <w:szCs w:val="20"/>
                <w:lang w:eastAsia="ko-KR"/>
              </w:rPr>
            </w:pPr>
            <w:r w:rsidRPr="00FC556D">
              <w:rPr>
                <w:rFonts w:eastAsia="SimSun" w:cs="Times New Roman"/>
                <w:szCs w:val="20"/>
                <w:lang w:eastAsia="ko-KR"/>
              </w:rPr>
              <w:t>-1,47</w:t>
            </w:r>
          </w:p>
        </w:tc>
      </w:tr>
      <w:tr w:rsidR="00C21545" w:rsidRPr="004D7925" w14:paraId="713E1EA8" w14:textId="5EE03DFA" w:rsidTr="00C21545">
        <w:trPr>
          <w:trHeight w:val="415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8BD28" w14:textId="77777777" w:rsidR="00C21545" w:rsidRPr="00FC556D" w:rsidRDefault="00C21545" w:rsidP="001A368C">
            <w:pPr>
              <w:keepNext/>
              <w:keepLines/>
              <w:jc w:val="center"/>
              <w:rPr>
                <w:rFonts w:eastAsia="SimSun" w:cs="Times New Roman"/>
                <w:szCs w:val="20"/>
                <w:lang w:eastAsia="zh-CN"/>
              </w:rPr>
            </w:pPr>
            <w:r w:rsidRPr="00FC556D">
              <w:rPr>
                <w:rFonts w:eastAsia="SimSun" w:cs="Times New Roman"/>
                <w:szCs w:val="20"/>
                <w:lang w:eastAsia="zh-CN"/>
              </w:rPr>
              <w:t>7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D789B" w14:textId="77777777" w:rsidR="00C21545" w:rsidRPr="00FC556D" w:rsidRDefault="00C21545" w:rsidP="001A368C">
            <w:pPr>
              <w:keepNext/>
              <w:keepLines/>
              <w:jc w:val="center"/>
              <w:rPr>
                <w:rFonts w:eastAsia="SimSun" w:cs="Times New Roman"/>
                <w:szCs w:val="20"/>
                <w:lang w:eastAsia="zh-CN"/>
              </w:rPr>
            </w:pPr>
            <w:r w:rsidRPr="00FC556D">
              <w:rPr>
                <w:rFonts w:eastAsia="SimSun" w:cs="Times New Roman"/>
                <w:szCs w:val="20"/>
                <w:lang w:eastAsia="zh-CN"/>
              </w:rPr>
              <w:t>40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89A51" w14:textId="77777777" w:rsidR="00C21545" w:rsidRPr="00FC556D" w:rsidRDefault="00C21545" w:rsidP="001A368C">
            <w:pPr>
              <w:keepNext/>
              <w:keepLines/>
              <w:jc w:val="center"/>
              <w:rPr>
                <w:rFonts w:eastAsia="SimSun" w:cs="Times New Roman"/>
                <w:szCs w:val="20"/>
                <w:lang w:eastAsia="ko-KR"/>
              </w:rPr>
            </w:pPr>
            <w:r w:rsidRPr="00FC556D">
              <w:rPr>
                <w:rFonts w:eastAsia="SimSun" w:cs="Times New Roman"/>
                <w:szCs w:val="20"/>
                <w:lang w:eastAsia="ko-KR"/>
              </w:rPr>
              <w:t>30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4DE43" w14:textId="77777777" w:rsidR="00C21545" w:rsidRPr="00FC556D" w:rsidRDefault="00C21545" w:rsidP="001A368C">
            <w:pPr>
              <w:keepNext/>
              <w:keepLines/>
              <w:jc w:val="center"/>
              <w:rPr>
                <w:rFonts w:eastAsia="SimSun" w:cs="Times New Roman"/>
                <w:szCs w:val="20"/>
                <w:lang w:eastAsia="zh-CN"/>
              </w:rPr>
            </w:pPr>
            <w:r w:rsidRPr="00FC556D">
              <w:rPr>
                <w:rFonts w:eastAsia="SimSun" w:cs="Times New Roman"/>
                <w:szCs w:val="20"/>
                <w:lang w:eastAsia="zh-CN"/>
              </w:rPr>
              <w:t>13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F52BB" w14:textId="77777777" w:rsidR="00C21545" w:rsidRPr="00FC556D" w:rsidRDefault="00C21545" w:rsidP="001A368C">
            <w:pPr>
              <w:keepNext/>
              <w:keepLines/>
              <w:jc w:val="center"/>
              <w:rPr>
                <w:rFonts w:eastAsia="SimSun" w:cs="Times New Roman"/>
                <w:szCs w:val="20"/>
                <w:lang w:eastAsia="ko-KR"/>
              </w:rPr>
            </w:pPr>
            <w:r w:rsidRPr="00FC556D">
              <w:rPr>
                <w:rFonts w:eastAsia="SimSun" w:cs="Times New Roman"/>
                <w:szCs w:val="20"/>
                <w:lang w:eastAsia="ko-KR"/>
              </w:rPr>
              <w:t>TDLA30-10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5B817" w14:textId="77777777" w:rsidR="00C21545" w:rsidRPr="00FC556D" w:rsidRDefault="00C21545" w:rsidP="001A368C">
            <w:pPr>
              <w:keepNext/>
              <w:keepLines/>
              <w:jc w:val="center"/>
              <w:rPr>
                <w:rFonts w:eastAsia="SimSun" w:cs="Times New Roman"/>
                <w:szCs w:val="20"/>
                <w:lang w:eastAsia="ko-KR"/>
              </w:rPr>
            </w:pPr>
            <w:r w:rsidRPr="00FC556D">
              <w:rPr>
                <w:rFonts w:eastAsia="SimSun" w:cs="Times New Roman"/>
                <w:szCs w:val="20"/>
                <w:lang w:eastAsia="ko-KR"/>
              </w:rPr>
              <w:t>2x2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3E9E7" w14:textId="5BD23176" w:rsidR="00C21545" w:rsidRPr="00FC556D" w:rsidRDefault="00C21545" w:rsidP="001A368C">
            <w:pPr>
              <w:keepNext/>
              <w:keepLines/>
              <w:jc w:val="center"/>
              <w:rPr>
                <w:rFonts w:eastAsia="SimSun" w:cs="Times New Roman"/>
                <w:szCs w:val="20"/>
                <w:lang w:eastAsia="ko-KR"/>
              </w:rPr>
            </w:pPr>
            <w:r w:rsidRPr="00FC556D">
              <w:rPr>
                <w:rFonts w:eastAsia="SimSun" w:cs="Times New Roman"/>
                <w:szCs w:val="20"/>
                <w:lang w:eastAsia="ko-KR"/>
              </w:rPr>
              <w:t>70</w:t>
            </w:r>
          </w:p>
          <w:p w14:paraId="5FD10873" w14:textId="091F0791" w:rsidR="00C21545" w:rsidRPr="00FC556D" w:rsidRDefault="00C21545" w:rsidP="001A368C">
            <w:pPr>
              <w:keepNext/>
              <w:keepLines/>
              <w:jc w:val="center"/>
              <w:rPr>
                <w:rFonts w:eastAsia="SimSun" w:cs="Times New Roman"/>
                <w:szCs w:val="20"/>
                <w:lang w:eastAsia="ko-KR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E0C63" w14:textId="3FF97AC1" w:rsidR="00C21545" w:rsidRPr="00FC556D" w:rsidRDefault="007F4ECE" w:rsidP="001A368C">
            <w:pPr>
              <w:keepNext/>
              <w:keepLines/>
              <w:jc w:val="center"/>
              <w:rPr>
                <w:rFonts w:eastAsia="SimSun" w:cs="Times New Roman"/>
                <w:szCs w:val="20"/>
                <w:lang w:eastAsia="ko-KR"/>
              </w:rPr>
            </w:pPr>
            <w:r w:rsidRPr="00FC556D">
              <w:rPr>
                <w:rFonts w:eastAsia="SimSun" w:cs="Times New Roman"/>
                <w:szCs w:val="20"/>
                <w:lang w:eastAsia="ko-KR"/>
              </w:rPr>
              <w:t>4,67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67A1C" w14:textId="5DDF9113" w:rsidR="00C21545" w:rsidRPr="00FC556D" w:rsidRDefault="00C21545" w:rsidP="001A368C">
            <w:pPr>
              <w:keepNext/>
              <w:keepLines/>
              <w:jc w:val="center"/>
              <w:rPr>
                <w:rFonts w:eastAsia="SimSun" w:cs="Times New Roman"/>
                <w:szCs w:val="20"/>
                <w:lang w:eastAsia="ko-KR"/>
              </w:rPr>
            </w:pPr>
            <w:r w:rsidRPr="00FC556D">
              <w:rPr>
                <w:rFonts w:eastAsia="SimSun" w:cs="Times New Roman"/>
                <w:szCs w:val="20"/>
                <w:lang w:eastAsia="ko-KR"/>
              </w:rPr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7594B" w14:textId="27E9E934" w:rsidR="00C21545" w:rsidRPr="00FC556D" w:rsidRDefault="007F4ECE" w:rsidP="001A368C">
            <w:pPr>
              <w:keepNext/>
              <w:keepLines/>
              <w:jc w:val="center"/>
              <w:rPr>
                <w:rFonts w:eastAsia="SimSun" w:cs="Times New Roman"/>
                <w:szCs w:val="20"/>
                <w:lang w:eastAsia="ko-KR"/>
              </w:rPr>
            </w:pPr>
            <w:r w:rsidRPr="00FC556D">
              <w:rPr>
                <w:rFonts w:eastAsia="SimSun" w:cs="Times New Roman"/>
                <w:szCs w:val="20"/>
                <w:lang w:eastAsia="ko-KR"/>
              </w:rPr>
              <w:t>10,7</w:t>
            </w:r>
          </w:p>
        </w:tc>
      </w:tr>
      <w:tr w:rsidR="00C21545" w:rsidRPr="004D7925" w14:paraId="1E0AA5B6" w14:textId="74A5C3E2" w:rsidTr="00C21545">
        <w:trPr>
          <w:trHeight w:val="415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B0F09" w14:textId="77777777" w:rsidR="00C21545" w:rsidRPr="00FC556D" w:rsidRDefault="00C21545" w:rsidP="001A368C">
            <w:pPr>
              <w:keepNext/>
              <w:keepLines/>
              <w:jc w:val="center"/>
              <w:rPr>
                <w:rFonts w:eastAsia="SimSun" w:cs="Times New Roman"/>
                <w:szCs w:val="20"/>
                <w:lang w:eastAsia="zh-CN"/>
              </w:rPr>
            </w:pPr>
            <w:r w:rsidRPr="00FC556D">
              <w:rPr>
                <w:rFonts w:eastAsia="SimSun" w:cs="Times New Roman"/>
                <w:szCs w:val="20"/>
                <w:lang w:eastAsia="zh-CN"/>
              </w:rPr>
              <w:t>8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CBDC9" w14:textId="77777777" w:rsidR="00C21545" w:rsidRPr="00FC556D" w:rsidRDefault="00C21545" w:rsidP="001A368C">
            <w:pPr>
              <w:keepNext/>
              <w:keepLines/>
              <w:jc w:val="center"/>
              <w:rPr>
                <w:rFonts w:eastAsia="SimSun" w:cs="Times New Roman"/>
                <w:szCs w:val="20"/>
                <w:lang w:eastAsia="zh-CN"/>
              </w:rPr>
            </w:pPr>
            <w:r w:rsidRPr="00FC556D">
              <w:rPr>
                <w:rFonts w:eastAsia="SimSun" w:cs="Times New Roman"/>
                <w:szCs w:val="20"/>
                <w:lang w:eastAsia="zh-CN"/>
              </w:rPr>
              <w:t>40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9A90E" w14:textId="77777777" w:rsidR="00C21545" w:rsidRPr="00FC556D" w:rsidRDefault="00C21545" w:rsidP="001A368C">
            <w:pPr>
              <w:keepNext/>
              <w:keepLines/>
              <w:jc w:val="center"/>
              <w:rPr>
                <w:rFonts w:eastAsia="SimSun" w:cs="Times New Roman"/>
                <w:szCs w:val="20"/>
                <w:lang w:eastAsia="ko-KR"/>
              </w:rPr>
            </w:pPr>
            <w:r w:rsidRPr="00FC556D">
              <w:rPr>
                <w:rFonts w:eastAsia="SimSun" w:cs="Times New Roman"/>
                <w:szCs w:val="20"/>
                <w:lang w:eastAsia="ko-KR"/>
              </w:rPr>
              <w:t>30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73A2E" w14:textId="77777777" w:rsidR="00C21545" w:rsidRPr="00FC556D" w:rsidRDefault="00C21545" w:rsidP="001A368C">
            <w:pPr>
              <w:keepNext/>
              <w:keepLines/>
              <w:jc w:val="center"/>
              <w:rPr>
                <w:rFonts w:eastAsia="SimSun" w:cs="Times New Roman"/>
                <w:szCs w:val="20"/>
                <w:lang w:eastAsia="zh-CN"/>
              </w:rPr>
            </w:pPr>
            <w:r w:rsidRPr="00FC556D">
              <w:rPr>
                <w:rFonts w:eastAsia="SimSun" w:cs="Times New Roman"/>
                <w:szCs w:val="20"/>
                <w:lang w:eastAsia="zh-CN"/>
              </w:rPr>
              <w:t>13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FC41C" w14:textId="77777777" w:rsidR="00C21545" w:rsidRPr="00FC556D" w:rsidRDefault="00C21545" w:rsidP="001A368C">
            <w:pPr>
              <w:keepNext/>
              <w:keepLines/>
              <w:jc w:val="center"/>
              <w:rPr>
                <w:rFonts w:eastAsia="SimSun" w:cs="Times New Roman"/>
                <w:szCs w:val="20"/>
                <w:lang w:eastAsia="ko-KR"/>
              </w:rPr>
            </w:pPr>
            <w:r w:rsidRPr="00FC556D">
              <w:rPr>
                <w:rFonts w:eastAsia="SimSun" w:cs="Times New Roman"/>
                <w:szCs w:val="20"/>
                <w:lang w:eastAsia="ko-KR"/>
              </w:rPr>
              <w:t>TDLA30-10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3585D" w14:textId="77777777" w:rsidR="00C21545" w:rsidRPr="00FC556D" w:rsidRDefault="00C21545" w:rsidP="001A368C">
            <w:pPr>
              <w:keepNext/>
              <w:keepLines/>
              <w:jc w:val="center"/>
              <w:rPr>
                <w:rFonts w:eastAsia="SimSun" w:cs="Times New Roman"/>
                <w:szCs w:val="20"/>
                <w:lang w:eastAsia="ko-KR"/>
              </w:rPr>
            </w:pPr>
            <w:r w:rsidRPr="00FC556D">
              <w:rPr>
                <w:rFonts w:eastAsia="SimSun" w:cs="Times New Roman"/>
                <w:szCs w:val="20"/>
                <w:lang w:eastAsia="ko-KR"/>
              </w:rPr>
              <w:t>2x4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1BABA" w14:textId="30FAF6D0" w:rsidR="00C21545" w:rsidRPr="00FC556D" w:rsidRDefault="00C21545" w:rsidP="001A368C">
            <w:pPr>
              <w:keepNext/>
              <w:keepLines/>
              <w:jc w:val="center"/>
              <w:rPr>
                <w:rFonts w:eastAsia="SimSun" w:cs="Times New Roman"/>
                <w:szCs w:val="20"/>
                <w:lang w:eastAsia="ko-KR"/>
              </w:rPr>
            </w:pPr>
            <w:r w:rsidRPr="00FC556D">
              <w:rPr>
                <w:rFonts w:eastAsia="SimSun" w:cs="Times New Roman"/>
                <w:szCs w:val="20"/>
                <w:lang w:eastAsia="ko-KR"/>
              </w:rPr>
              <w:t>70</w:t>
            </w:r>
          </w:p>
          <w:p w14:paraId="7D7574B1" w14:textId="64864366" w:rsidR="00C21545" w:rsidRPr="00FC556D" w:rsidRDefault="00C21545" w:rsidP="001A368C">
            <w:pPr>
              <w:keepNext/>
              <w:keepLines/>
              <w:jc w:val="center"/>
              <w:rPr>
                <w:rFonts w:eastAsia="SimSun" w:cs="Times New Roman"/>
                <w:szCs w:val="20"/>
                <w:lang w:eastAsia="ko-KR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322A4" w14:textId="5ABB7C4E" w:rsidR="00C21545" w:rsidRPr="00FC556D" w:rsidRDefault="007F4ECE" w:rsidP="001A368C">
            <w:pPr>
              <w:keepNext/>
              <w:keepLines/>
              <w:jc w:val="center"/>
              <w:rPr>
                <w:rFonts w:eastAsia="SimSun" w:cs="Times New Roman"/>
                <w:szCs w:val="20"/>
                <w:lang w:eastAsia="ko-KR"/>
              </w:rPr>
            </w:pPr>
            <w:r w:rsidRPr="00FC556D">
              <w:rPr>
                <w:rFonts w:eastAsia="SimSun" w:cs="Times New Roman"/>
                <w:szCs w:val="20"/>
                <w:lang w:eastAsia="ko-KR"/>
              </w:rPr>
              <w:t>1,48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8BC33" w14:textId="64CD7DDC" w:rsidR="00C21545" w:rsidRPr="00FC556D" w:rsidRDefault="00C21545" w:rsidP="001A368C">
            <w:pPr>
              <w:keepNext/>
              <w:keepLines/>
              <w:jc w:val="center"/>
              <w:rPr>
                <w:rFonts w:eastAsia="SimSun" w:cs="Times New Roman"/>
                <w:szCs w:val="20"/>
                <w:lang w:eastAsia="ko-KR"/>
              </w:rPr>
            </w:pPr>
            <w:r w:rsidRPr="00FC556D">
              <w:rPr>
                <w:rFonts w:eastAsia="SimSun" w:cs="Times New Roman"/>
                <w:szCs w:val="20"/>
                <w:lang w:eastAsia="ko-KR"/>
              </w:rPr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8B72F" w14:textId="1CD851AD" w:rsidR="00C21545" w:rsidRPr="00FC556D" w:rsidRDefault="007F4ECE" w:rsidP="001A368C">
            <w:pPr>
              <w:keepNext/>
              <w:keepLines/>
              <w:jc w:val="center"/>
              <w:rPr>
                <w:rFonts w:eastAsia="SimSun" w:cs="Times New Roman"/>
                <w:szCs w:val="20"/>
                <w:lang w:eastAsia="ko-KR"/>
              </w:rPr>
            </w:pPr>
            <w:r w:rsidRPr="00FC556D">
              <w:rPr>
                <w:rFonts w:eastAsia="SimSun" w:cs="Times New Roman"/>
                <w:szCs w:val="20"/>
                <w:lang w:eastAsia="ko-KR"/>
              </w:rPr>
              <w:t>5,68</w:t>
            </w:r>
          </w:p>
        </w:tc>
      </w:tr>
      <w:tr w:rsidR="00C21545" w:rsidRPr="004D7925" w14:paraId="1B549FE7" w14:textId="77777777" w:rsidTr="00C21545">
        <w:trPr>
          <w:trHeight w:val="415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34DCB" w14:textId="6E215ECD" w:rsidR="00C21545" w:rsidRPr="00FC556D" w:rsidRDefault="00C21545" w:rsidP="001A368C">
            <w:pPr>
              <w:keepNext/>
              <w:keepLines/>
              <w:jc w:val="center"/>
              <w:rPr>
                <w:rFonts w:eastAsia="SimSun" w:cs="Times New Roman"/>
                <w:szCs w:val="20"/>
                <w:lang w:eastAsia="zh-CN"/>
              </w:rPr>
            </w:pPr>
            <w:r w:rsidRPr="00FC556D">
              <w:rPr>
                <w:rFonts w:eastAsia="SimSun" w:cs="Times New Roman"/>
                <w:szCs w:val="20"/>
                <w:lang w:eastAsia="zh-CN"/>
              </w:rPr>
              <w:t>9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C5211" w14:textId="6FDFA9E9" w:rsidR="00C21545" w:rsidRPr="00FC556D" w:rsidRDefault="00C21545" w:rsidP="001A368C">
            <w:pPr>
              <w:keepNext/>
              <w:keepLines/>
              <w:jc w:val="center"/>
              <w:rPr>
                <w:rFonts w:eastAsia="SimSun" w:cs="Times New Roman"/>
                <w:szCs w:val="20"/>
                <w:lang w:eastAsia="zh-CN"/>
              </w:rPr>
            </w:pPr>
            <w:r w:rsidRPr="00FC556D">
              <w:rPr>
                <w:rFonts w:eastAsia="SimSun" w:cs="Times New Roman"/>
                <w:szCs w:val="20"/>
                <w:lang w:eastAsia="ko-KR"/>
              </w:rPr>
              <w:t>100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5308A" w14:textId="72863AA4" w:rsidR="00C21545" w:rsidRPr="00FC556D" w:rsidRDefault="00C21545" w:rsidP="001A368C">
            <w:pPr>
              <w:keepNext/>
              <w:keepLines/>
              <w:jc w:val="center"/>
              <w:rPr>
                <w:rFonts w:eastAsia="SimSun" w:cs="Times New Roman"/>
                <w:szCs w:val="20"/>
                <w:lang w:eastAsia="ko-KR"/>
              </w:rPr>
            </w:pPr>
            <w:r w:rsidRPr="00FC556D">
              <w:rPr>
                <w:rFonts w:eastAsia="SimSun" w:cs="Times New Roman"/>
                <w:szCs w:val="20"/>
                <w:lang w:eastAsia="zh-CN"/>
              </w:rPr>
              <w:t>120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3FA39" w14:textId="62159260" w:rsidR="00C21545" w:rsidRPr="00FC556D" w:rsidRDefault="00C21545" w:rsidP="001A368C">
            <w:pPr>
              <w:keepNext/>
              <w:keepLines/>
              <w:jc w:val="center"/>
              <w:rPr>
                <w:rFonts w:eastAsia="SimSun" w:cs="Times New Roman"/>
                <w:szCs w:val="20"/>
                <w:lang w:eastAsia="zh-CN"/>
              </w:rPr>
            </w:pPr>
            <w:r w:rsidRPr="00FC556D">
              <w:rPr>
                <w:rFonts w:eastAsia="SimSun" w:cs="Times New Roman"/>
                <w:szCs w:val="20"/>
                <w:lang w:eastAsia="zh-CN"/>
              </w:rPr>
              <w:t>4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31940" w14:textId="687CAF73" w:rsidR="00C21545" w:rsidRPr="00FC556D" w:rsidRDefault="00C21545" w:rsidP="001A368C">
            <w:pPr>
              <w:keepNext/>
              <w:keepLines/>
              <w:jc w:val="center"/>
              <w:rPr>
                <w:rFonts w:eastAsia="SimSun" w:cs="Times New Roman"/>
                <w:szCs w:val="20"/>
                <w:lang w:eastAsia="ko-KR"/>
              </w:rPr>
            </w:pPr>
            <w:r w:rsidRPr="00FC556D">
              <w:rPr>
                <w:rFonts w:eastAsia="SimSun" w:cs="Times New Roman"/>
                <w:szCs w:val="20"/>
                <w:lang w:eastAsia="ko-KR"/>
              </w:rPr>
              <w:t>TDLA30-75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C7D19" w14:textId="1263BBA7" w:rsidR="00C21545" w:rsidRPr="00FC556D" w:rsidRDefault="00C21545" w:rsidP="001A368C">
            <w:pPr>
              <w:keepNext/>
              <w:keepLines/>
              <w:jc w:val="center"/>
              <w:rPr>
                <w:rFonts w:eastAsia="SimSun" w:cs="Times New Roman"/>
                <w:szCs w:val="20"/>
                <w:lang w:eastAsia="ko-KR"/>
              </w:rPr>
            </w:pPr>
            <w:r w:rsidRPr="00FC556D">
              <w:rPr>
                <w:rFonts w:eastAsia="SimSun" w:cs="Times New Roman"/>
                <w:szCs w:val="20"/>
                <w:lang w:eastAsia="ko-KR"/>
              </w:rPr>
              <w:t>2x2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8188C" w14:textId="1722A639" w:rsidR="00C21545" w:rsidRPr="00FC556D" w:rsidRDefault="00C21545" w:rsidP="001A368C">
            <w:pPr>
              <w:keepNext/>
              <w:keepLines/>
              <w:jc w:val="center"/>
              <w:rPr>
                <w:rFonts w:eastAsia="SimSun" w:cs="Times New Roman"/>
                <w:szCs w:val="20"/>
                <w:lang w:eastAsia="ko-KR"/>
              </w:rPr>
            </w:pPr>
            <w:r w:rsidRPr="00FC556D">
              <w:rPr>
                <w:rFonts w:eastAsia="SimSun" w:cs="Times New Roman"/>
                <w:szCs w:val="20"/>
                <w:lang w:eastAsia="ko-KR"/>
              </w:rPr>
              <w:t>70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2A56C" w14:textId="0EEBC288" w:rsidR="00C21545" w:rsidRPr="00FC556D" w:rsidRDefault="007F4ECE" w:rsidP="001A368C">
            <w:pPr>
              <w:keepNext/>
              <w:keepLines/>
              <w:jc w:val="center"/>
              <w:rPr>
                <w:rFonts w:eastAsia="SimSun" w:cs="Times New Roman"/>
                <w:szCs w:val="20"/>
                <w:lang w:eastAsia="ko-KR"/>
              </w:rPr>
            </w:pPr>
            <w:r w:rsidRPr="00FC556D">
              <w:rPr>
                <w:rFonts w:eastAsia="SimSun" w:cs="Times New Roman"/>
                <w:szCs w:val="20"/>
                <w:lang w:eastAsia="ko-KR"/>
              </w:rPr>
              <w:t>-3,21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11618" w14:textId="35CC8A31" w:rsidR="00C21545" w:rsidRPr="00FC556D" w:rsidRDefault="00C21545" w:rsidP="001A368C">
            <w:pPr>
              <w:keepNext/>
              <w:keepLines/>
              <w:jc w:val="center"/>
              <w:rPr>
                <w:rFonts w:eastAsia="SimSun" w:cs="Times New Roman"/>
                <w:szCs w:val="20"/>
                <w:lang w:eastAsia="ko-KR"/>
              </w:rPr>
            </w:pPr>
            <w:r w:rsidRPr="00FC556D">
              <w:rPr>
                <w:rFonts w:eastAsia="SimSun" w:cs="Times New Roman"/>
                <w:szCs w:val="20"/>
                <w:lang w:eastAsia="ko-KR"/>
              </w:rPr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98C35" w14:textId="66D5A6E8" w:rsidR="00C21545" w:rsidRPr="00FC556D" w:rsidRDefault="007F4ECE" w:rsidP="001A368C">
            <w:pPr>
              <w:keepNext/>
              <w:keepLines/>
              <w:jc w:val="center"/>
              <w:rPr>
                <w:rFonts w:eastAsia="SimSun" w:cs="Times New Roman"/>
                <w:szCs w:val="20"/>
                <w:lang w:eastAsia="ko-KR"/>
              </w:rPr>
            </w:pPr>
            <w:r w:rsidRPr="00FC556D">
              <w:rPr>
                <w:rFonts w:eastAsia="SimSun" w:cs="Times New Roman"/>
                <w:szCs w:val="20"/>
                <w:lang w:eastAsia="ko-KR"/>
              </w:rPr>
              <w:t>0,82</w:t>
            </w:r>
            <w:r w:rsidR="001A368C" w:rsidRPr="00FC556D">
              <w:rPr>
                <w:rFonts w:eastAsia="SimSun" w:cs="Times New Roman"/>
                <w:szCs w:val="20"/>
                <w:lang w:eastAsia="ko-KR"/>
              </w:rPr>
              <w:t>`</w:t>
            </w:r>
          </w:p>
        </w:tc>
      </w:tr>
      <w:bookmarkEnd w:id="8"/>
    </w:tbl>
    <w:p w14:paraId="7B9F7203" w14:textId="39967298" w:rsidR="00E20ECF" w:rsidRDefault="00E20ECF" w:rsidP="000665B7">
      <w:pPr>
        <w:rPr>
          <w:lang w:val="en-GB"/>
        </w:rPr>
      </w:pPr>
    </w:p>
    <w:p w14:paraId="42EFFC89" w14:textId="44E7EB43" w:rsidR="00F960DF" w:rsidRDefault="00F960DF" w:rsidP="001B7960">
      <w:pPr>
        <w:rPr>
          <w:lang w:val="en-GB"/>
        </w:rPr>
      </w:pPr>
    </w:p>
    <w:p w14:paraId="2FED6BE4" w14:textId="0A9240EC" w:rsidR="00476DB3" w:rsidRPr="00476DB3" w:rsidRDefault="00476DB3" w:rsidP="00476DB3">
      <w:pPr>
        <w:pStyle w:val="RAN4H2"/>
        <w:rPr>
          <w:lang w:val="en-GB"/>
        </w:rPr>
      </w:pPr>
      <w:r w:rsidRPr="00476DB3">
        <w:rPr>
          <w:lang w:val="en-GB"/>
        </w:rPr>
        <w:t xml:space="preserve">PDSCH Simulation Results </w:t>
      </w:r>
      <w:r w:rsidR="0084346C">
        <w:rPr>
          <w:lang w:val="en-GB"/>
        </w:rPr>
        <w:t>w</w:t>
      </w:r>
      <w:r w:rsidRPr="00476DB3">
        <w:rPr>
          <w:lang w:val="en-GB"/>
        </w:rPr>
        <w:t>ith Impairments</w:t>
      </w:r>
    </w:p>
    <w:p w14:paraId="5931E994" w14:textId="2575A729" w:rsidR="0052214E" w:rsidRDefault="00086C97" w:rsidP="00C54AEA">
      <w:pPr>
        <w:rPr>
          <w:lang w:val="en-GB"/>
        </w:rPr>
      </w:pPr>
      <w:r>
        <w:rPr>
          <w:lang w:val="en-GB"/>
        </w:rPr>
        <w:t xml:space="preserve">The simulation results on PDSCH </w:t>
      </w:r>
      <w:r w:rsidR="0084346C">
        <w:rPr>
          <w:lang w:val="en-GB"/>
        </w:rPr>
        <w:t>with impairments</w:t>
      </w:r>
      <w:r>
        <w:rPr>
          <w:lang w:val="en-GB"/>
        </w:rPr>
        <w:t xml:space="preserve"> is tabulated in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_Ref146061138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556CDB">
        <w:t xml:space="preserve">Table </w:t>
      </w:r>
      <w:r w:rsidR="00556CDB">
        <w:rPr>
          <w:noProof/>
        </w:rPr>
        <w:t>2</w:t>
      </w:r>
      <w:r>
        <w:rPr>
          <w:lang w:val="en-GB"/>
        </w:rPr>
        <w:fldChar w:fldCharType="end"/>
      </w:r>
      <w:r>
        <w:rPr>
          <w:lang w:val="en-GB"/>
        </w:rPr>
        <w:t xml:space="preserve"> below</w:t>
      </w:r>
      <w:r w:rsidR="0084346C">
        <w:rPr>
          <w:lang w:val="en-GB"/>
        </w:rPr>
        <w:t>:</w:t>
      </w:r>
    </w:p>
    <w:p w14:paraId="2C89E767" w14:textId="1E4B0A18" w:rsidR="00086C97" w:rsidRDefault="00086C97" w:rsidP="00086C97">
      <w:pPr>
        <w:pStyle w:val="Caption"/>
        <w:keepNext/>
      </w:pPr>
      <w:bookmarkStart w:id="9" w:name="_Ref146061138"/>
      <w:r>
        <w:t xml:space="preserve">Table </w:t>
      </w:r>
      <w:r w:rsidR="007C30F6">
        <w:fldChar w:fldCharType="begin"/>
      </w:r>
      <w:r w:rsidR="007C30F6">
        <w:instrText xml:space="preserve"> SEQ Table \* ARABIC </w:instrText>
      </w:r>
      <w:r w:rsidR="007C30F6">
        <w:fldChar w:fldCharType="separate"/>
      </w:r>
      <w:r w:rsidR="00692657">
        <w:rPr>
          <w:noProof/>
        </w:rPr>
        <w:t>2</w:t>
      </w:r>
      <w:r w:rsidR="007C30F6">
        <w:rPr>
          <w:noProof/>
        </w:rPr>
        <w:fldChar w:fldCharType="end"/>
      </w:r>
      <w:bookmarkEnd w:id="9"/>
      <w:r>
        <w:t xml:space="preserve">. Simulation Results on PDSCH </w:t>
      </w:r>
      <w:r w:rsidR="00390F63">
        <w:t>with Impairments</w:t>
      </w:r>
    </w:p>
    <w:tbl>
      <w:tblPr>
        <w:tblStyle w:val="TableGrid"/>
        <w:tblW w:w="9617" w:type="dxa"/>
        <w:jc w:val="center"/>
        <w:tblLook w:val="04A0" w:firstRow="1" w:lastRow="0" w:firstColumn="1" w:lastColumn="0" w:noHBand="0" w:noVBand="1"/>
      </w:tblPr>
      <w:tblGrid>
        <w:gridCol w:w="827"/>
        <w:gridCol w:w="1094"/>
        <w:gridCol w:w="683"/>
        <w:gridCol w:w="639"/>
        <w:gridCol w:w="1183"/>
        <w:gridCol w:w="1294"/>
        <w:gridCol w:w="1339"/>
        <w:gridCol w:w="824"/>
        <w:gridCol w:w="882"/>
        <w:gridCol w:w="852"/>
      </w:tblGrid>
      <w:tr w:rsidR="007F6E63" w:rsidRPr="004D7925" w14:paraId="2CA17E18" w14:textId="77777777" w:rsidTr="009039F8">
        <w:trPr>
          <w:trHeight w:val="275"/>
          <w:jc w:val="center"/>
        </w:trPr>
        <w:tc>
          <w:tcPr>
            <w:tcW w:w="7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F59E2A" w14:textId="77777777" w:rsidR="007F6E63" w:rsidRPr="00FC556D" w:rsidRDefault="007F6E63" w:rsidP="009039F8">
            <w:pPr>
              <w:keepNext/>
              <w:keepLines/>
              <w:jc w:val="center"/>
              <w:rPr>
                <w:rFonts w:eastAsia="SimSun" w:cs="Times New Roman"/>
                <w:szCs w:val="20"/>
                <w:lang w:eastAsia="ko-KR"/>
              </w:rPr>
            </w:pPr>
            <w:r w:rsidRPr="00FC556D">
              <w:rPr>
                <w:rFonts w:eastAsia="SimSun" w:cs="Times New Roman"/>
                <w:szCs w:val="20"/>
                <w:lang w:eastAsia="ko-KR"/>
              </w:rPr>
              <w:t>Case number</w:t>
            </w:r>
          </w:p>
        </w:tc>
        <w:tc>
          <w:tcPr>
            <w:tcW w:w="9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C17EBB" w14:textId="77777777" w:rsidR="007F6E63" w:rsidRPr="00FC556D" w:rsidRDefault="007F6E63" w:rsidP="009039F8">
            <w:pPr>
              <w:keepNext/>
              <w:keepLines/>
              <w:jc w:val="center"/>
              <w:rPr>
                <w:rFonts w:eastAsia="SimSun" w:cs="Times New Roman"/>
                <w:szCs w:val="20"/>
                <w:lang w:eastAsia="ko-KR"/>
              </w:rPr>
            </w:pPr>
            <w:r w:rsidRPr="00FC556D">
              <w:rPr>
                <w:rFonts w:eastAsia="SimSun" w:cs="Times New Roman"/>
                <w:szCs w:val="20"/>
                <w:lang w:eastAsia="ko-KR"/>
              </w:rPr>
              <w:t>Bandwidth (MHz)</w:t>
            </w:r>
          </w:p>
        </w:tc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27C518" w14:textId="77777777" w:rsidR="007F6E63" w:rsidRPr="00FC556D" w:rsidRDefault="007F6E63" w:rsidP="009039F8">
            <w:pPr>
              <w:keepNext/>
              <w:keepLines/>
              <w:jc w:val="center"/>
              <w:rPr>
                <w:rFonts w:eastAsia="SimSun" w:cs="Times New Roman"/>
                <w:szCs w:val="20"/>
                <w:lang w:eastAsia="ko-KR"/>
              </w:rPr>
            </w:pPr>
            <w:r w:rsidRPr="00FC556D">
              <w:rPr>
                <w:rFonts w:eastAsia="SimSun" w:cs="Times New Roman"/>
                <w:szCs w:val="20"/>
                <w:lang w:eastAsia="ko-KR"/>
              </w:rPr>
              <w:t>SCS (kHz)</w:t>
            </w:r>
          </w:p>
        </w:tc>
        <w:tc>
          <w:tcPr>
            <w:tcW w:w="6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C0F88A" w14:textId="77777777" w:rsidR="007F6E63" w:rsidRPr="00FC556D" w:rsidRDefault="007F6E63" w:rsidP="009039F8">
            <w:pPr>
              <w:keepNext/>
              <w:keepLines/>
              <w:jc w:val="center"/>
              <w:rPr>
                <w:rFonts w:eastAsia="SimSun" w:cs="Times New Roman"/>
                <w:szCs w:val="20"/>
                <w:lang w:eastAsia="zh-CN"/>
              </w:rPr>
            </w:pPr>
            <w:r w:rsidRPr="00FC556D">
              <w:rPr>
                <w:rFonts w:eastAsia="SimSun" w:cs="Times New Roman"/>
                <w:szCs w:val="20"/>
                <w:lang w:eastAsia="zh-CN"/>
              </w:rPr>
              <w:t>MCS</w:t>
            </w:r>
          </w:p>
        </w:tc>
        <w:tc>
          <w:tcPr>
            <w:tcW w:w="10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0BC9A3" w14:textId="77777777" w:rsidR="007F6E63" w:rsidRPr="00FC556D" w:rsidRDefault="007F6E63" w:rsidP="009039F8">
            <w:pPr>
              <w:keepNext/>
              <w:keepLines/>
              <w:jc w:val="center"/>
              <w:rPr>
                <w:rFonts w:eastAsia="SimSun" w:cs="Times New Roman"/>
                <w:szCs w:val="20"/>
                <w:lang w:eastAsia="ko-KR"/>
              </w:rPr>
            </w:pPr>
            <w:r w:rsidRPr="00FC556D">
              <w:rPr>
                <w:rFonts w:eastAsia="SimSun" w:cs="Times New Roman"/>
                <w:szCs w:val="20"/>
                <w:lang w:eastAsia="ko-KR"/>
              </w:rPr>
              <w:t>Propagation condition</w:t>
            </w:r>
          </w:p>
        </w:tc>
        <w:tc>
          <w:tcPr>
            <w:tcW w:w="10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431D4C" w14:textId="77777777" w:rsidR="007F6E63" w:rsidRPr="00FC556D" w:rsidRDefault="007F6E63" w:rsidP="009039F8">
            <w:pPr>
              <w:keepNext/>
              <w:keepLines/>
              <w:jc w:val="center"/>
              <w:rPr>
                <w:rFonts w:eastAsia="SimSun" w:cs="Times New Roman"/>
                <w:szCs w:val="20"/>
                <w:lang w:eastAsia="ko-KR"/>
              </w:rPr>
            </w:pPr>
            <w:r w:rsidRPr="00FC556D">
              <w:rPr>
                <w:rFonts w:eastAsia="SimSun" w:cs="Times New Roman"/>
                <w:szCs w:val="20"/>
                <w:lang w:eastAsia="ko-KR"/>
              </w:rPr>
              <w:t>Antenna configuration</w:t>
            </w:r>
          </w:p>
        </w:tc>
        <w:tc>
          <w:tcPr>
            <w:tcW w:w="4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7D775" w14:textId="77777777" w:rsidR="007F6E63" w:rsidRPr="00FC556D" w:rsidRDefault="007F6E63" w:rsidP="009039F8">
            <w:pPr>
              <w:keepNext/>
              <w:keepLines/>
              <w:jc w:val="center"/>
              <w:rPr>
                <w:rFonts w:eastAsia="SimSun" w:cs="Times New Roman"/>
                <w:szCs w:val="20"/>
                <w:lang w:eastAsia="ko-KR"/>
              </w:rPr>
            </w:pPr>
            <w:r w:rsidRPr="00FC556D">
              <w:rPr>
                <w:rFonts w:eastAsia="SimSun" w:cs="Times New Roman"/>
                <w:szCs w:val="20"/>
                <w:lang w:eastAsia="ko-KR"/>
              </w:rPr>
              <w:t>Reference Values</w:t>
            </w:r>
          </w:p>
        </w:tc>
      </w:tr>
      <w:tr w:rsidR="007F6E63" w:rsidRPr="004D7925" w14:paraId="06C61A0D" w14:textId="77777777" w:rsidTr="009039F8">
        <w:trPr>
          <w:trHeight w:val="275"/>
          <w:jc w:val="center"/>
        </w:trPr>
        <w:tc>
          <w:tcPr>
            <w:tcW w:w="7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F2959" w14:textId="77777777" w:rsidR="007F6E63" w:rsidRPr="00FC556D" w:rsidRDefault="007F6E63" w:rsidP="009039F8">
            <w:pPr>
              <w:keepNext/>
              <w:keepLines/>
              <w:jc w:val="center"/>
              <w:rPr>
                <w:rFonts w:eastAsia="SimSun" w:cs="Times New Roman"/>
                <w:szCs w:val="20"/>
                <w:lang w:eastAsia="ko-KR"/>
              </w:rPr>
            </w:pPr>
          </w:p>
        </w:tc>
        <w:tc>
          <w:tcPr>
            <w:tcW w:w="9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211E0" w14:textId="77777777" w:rsidR="007F6E63" w:rsidRPr="00FC556D" w:rsidRDefault="007F6E63" w:rsidP="009039F8">
            <w:pPr>
              <w:keepNext/>
              <w:keepLines/>
              <w:jc w:val="center"/>
              <w:rPr>
                <w:rFonts w:eastAsia="SimSun" w:cs="Times New Roman"/>
                <w:szCs w:val="20"/>
                <w:lang w:eastAsia="ko-KR"/>
              </w:rPr>
            </w:pPr>
          </w:p>
        </w:tc>
        <w:tc>
          <w:tcPr>
            <w:tcW w:w="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49058" w14:textId="77777777" w:rsidR="007F6E63" w:rsidRPr="00FC556D" w:rsidRDefault="007F6E63" w:rsidP="009039F8">
            <w:pPr>
              <w:keepNext/>
              <w:keepLines/>
              <w:jc w:val="center"/>
              <w:rPr>
                <w:rFonts w:eastAsia="SimSun" w:cs="Times New Roman"/>
                <w:szCs w:val="20"/>
                <w:lang w:eastAsia="ko-KR"/>
              </w:rPr>
            </w:pPr>
          </w:p>
        </w:tc>
        <w:tc>
          <w:tcPr>
            <w:tcW w:w="6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2753B" w14:textId="77777777" w:rsidR="007F6E63" w:rsidRPr="00FC556D" w:rsidRDefault="007F6E63" w:rsidP="009039F8">
            <w:pPr>
              <w:keepNext/>
              <w:keepLines/>
              <w:jc w:val="center"/>
              <w:rPr>
                <w:rFonts w:eastAsia="SimSun" w:cs="Times New Roman"/>
                <w:szCs w:val="20"/>
                <w:lang w:eastAsia="zh-CN"/>
              </w:rPr>
            </w:pPr>
          </w:p>
        </w:tc>
        <w:tc>
          <w:tcPr>
            <w:tcW w:w="10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83C9D" w14:textId="77777777" w:rsidR="007F6E63" w:rsidRPr="00FC556D" w:rsidRDefault="007F6E63" w:rsidP="009039F8">
            <w:pPr>
              <w:keepNext/>
              <w:keepLines/>
              <w:jc w:val="center"/>
              <w:rPr>
                <w:rFonts w:eastAsia="SimSun" w:cs="Times New Roman"/>
                <w:szCs w:val="20"/>
                <w:lang w:eastAsia="ko-KR"/>
              </w:rPr>
            </w:pPr>
          </w:p>
        </w:tc>
        <w:tc>
          <w:tcPr>
            <w:tcW w:w="10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A2741" w14:textId="77777777" w:rsidR="007F6E63" w:rsidRPr="00FC556D" w:rsidRDefault="007F6E63" w:rsidP="009039F8">
            <w:pPr>
              <w:keepNext/>
              <w:keepLines/>
              <w:jc w:val="center"/>
              <w:rPr>
                <w:rFonts w:eastAsia="SimSun" w:cs="Times New Roman"/>
                <w:szCs w:val="20"/>
                <w:lang w:eastAsia="ko-KR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0C8BE" w14:textId="77777777" w:rsidR="007F6E63" w:rsidRPr="00FC556D" w:rsidRDefault="007F6E63" w:rsidP="009039F8">
            <w:pPr>
              <w:keepNext/>
              <w:keepLines/>
              <w:jc w:val="center"/>
              <w:rPr>
                <w:rFonts w:eastAsia="SimSun" w:cs="Times New Roman"/>
                <w:szCs w:val="20"/>
                <w:lang w:eastAsia="ko-KR"/>
              </w:rPr>
            </w:pPr>
            <w:r w:rsidRPr="00FC556D">
              <w:rPr>
                <w:rFonts w:eastAsia="SimSun" w:cs="Times New Roman"/>
                <w:szCs w:val="20"/>
                <w:lang w:eastAsia="ko-KR"/>
              </w:rPr>
              <w:t>Fraction of maximum throughput (%)</w:t>
            </w:r>
            <w:r w:rsidRPr="00FC556D">
              <w:rPr>
                <w:rFonts w:eastAsia="SimSun" w:cs="Times New Roman"/>
                <w:szCs w:val="20"/>
                <w:lang w:eastAsia="ko-KR"/>
              </w:rPr>
              <w:tab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222F2" w14:textId="77777777" w:rsidR="007F6E63" w:rsidRPr="00FC556D" w:rsidRDefault="007F6E63" w:rsidP="009039F8">
            <w:pPr>
              <w:keepNext/>
              <w:keepLines/>
              <w:jc w:val="center"/>
              <w:rPr>
                <w:rFonts w:eastAsia="SimSun" w:cs="Times New Roman"/>
                <w:szCs w:val="20"/>
                <w:lang w:eastAsia="ko-KR"/>
              </w:rPr>
            </w:pPr>
            <w:r w:rsidRPr="00FC556D">
              <w:rPr>
                <w:rFonts w:eastAsia="SimSun" w:cs="Times New Roman"/>
                <w:szCs w:val="20"/>
                <w:lang w:eastAsia="ko-KR"/>
              </w:rPr>
              <w:t>SNR (dB)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39CEB" w14:textId="77777777" w:rsidR="007F6E63" w:rsidRPr="00FC556D" w:rsidRDefault="007F6E63" w:rsidP="009039F8">
            <w:pPr>
              <w:keepNext/>
              <w:keepLines/>
              <w:jc w:val="center"/>
              <w:rPr>
                <w:rFonts w:eastAsia="SimSun" w:cs="Times New Roman"/>
                <w:szCs w:val="20"/>
                <w:lang w:eastAsia="ko-KR"/>
              </w:rPr>
            </w:pPr>
            <w:r w:rsidRPr="00FC556D">
              <w:rPr>
                <w:rFonts w:eastAsia="SimSun" w:cs="Times New Roman"/>
                <w:szCs w:val="20"/>
                <w:lang w:eastAsia="ko-KR"/>
              </w:rPr>
              <w:t>BLER (%)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7B8B8" w14:textId="77777777" w:rsidR="007F6E63" w:rsidRPr="00FC556D" w:rsidRDefault="007F6E63" w:rsidP="009039F8">
            <w:pPr>
              <w:keepNext/>
              <w:keepLines/>
              <w:jc w:val="center"/>
              <w:rPr>
                <w:rFonts w:eastAsia="SimSun" w:cs="Times New Roman"/>
                <w:szCs w:val="20"/>
                <w:lang w:eastAsia="ko-KR"/>
              </w:rPr>
            </w:pPr>
            <w:r w:rsidRPr="00FC556D">
              <w:rPr>
                <w:rFonts w:eastAsia="SimSun" w:cs="Times New Roman"/>
                <w:szCs w:val="20"/>
                <w:lang w:eastAsia="ko-KR"/>
              </w:rPr>
              <w:t>SNR (dB)</w:t>
            </w:r>
          </w:p>
        </w:tc>
      </w:tr>
      <w:tr w:rsidR="007F6E63" w:rsidRPr="004D7925" w14:paraId="63732065" w14:textId="77777777" w:rsidTr="009039F8">
        <w:trPr>
          <w:trHeight w:val="409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228D4" w14:textId="77777777" w:rsidR="007F6E63" w:rsidRPr="00FC556D" w:rsidRDefault="007F6E63" w:rsidP="009039F8">
            <w:pPr>
              <w:keepNext/>
              <w:keepLines/>
              <w:jc w:val="center"/>
              <w:rPr>
                <w:rFonts w:eastAsia="SimSun" w:cs="Times New Roman"/>
                <w:szCs w:val="20"/>
                <w:lang w:eastAsia="zh-CN"/>
              </w:rPr>
            </w:pPr>
            <w:r w:rsidRPr="00FC556D">
              <w:rPr>
                <w:rFonts w:eastAsia="SimSun" w:cs="Times New Roman"/>
                <w:szCs w:val="20"/>
                <w:lang w:eastAsia="zh-CN"/>
              </w:rPr>
              <w:t>1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5517E" w14:textId="77777777" w:rsidR="007F6E63" w:rsidRPr="00FC556D" w:rsidRDefault="007F6E63" w:rsidP="009039F8">
            <w:pPr>
              <w:keepNext/>
              <w:keepLines/>
              <w:jc w:val="center"/>
              <w:rPr>
                <w:rFonts w:eastAsia="SimSun" w:cs="Times New Roman"/>
                <w:szCs w:val="20"/>
                <w:lang w:eastAsia="ko-KR"/>
              </w:rPr>
            </w:pPr>
            <w:r w:rsidRPr="00FC556D">
              <w:rPr>
                <w:rFonts w:eastAsia="SimSun" w:cs="Times New Roman"/>
                <w:szCs w:val="20"/>
                <w:lang w:eastAsia="ko-KR"/>
              </w:rPr>
              <w:t>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407A5" w14:textId="77777777" w:rsidR="007F6E63" w:rsidRPr="00FC556D" w:rsidRDefault="007F6E63" w:rsidP="009039F8">
            <w:pPr>
              <w:keepNext/>
              <w:keepLines/>
              <w:jc w:val="center"/>
              <w:rPr>
                <w:rFonts w:eastAsia="SimSun" w:cs="Times New Roman"/>
                <w:szCs w:val="20"/>
                <w:lang w:eastAsia="zh-CN"/>
              </w:rPr>
            </w:pPr>
            <w:r w:rsidRPr="00FC556D">
              <w:rPr>
                <w:rFonts w:eastAsia="SimSun" w:cs="Times New Roman"/>
                <w:szCs w:val="20"/>
                <w:lang w:eastAsia="zh-CN"/>
              </w:rPr>
              <w:t>15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6199D" w14:textId="77777777" w:rsidR="007F6E63" w:rsidRPr="00FC556D" w:rsidRDefault="007F6E63" w:rsidP="009039F8">
            <w:pPr>
              <w:keepNext/>
              <w:keepLines/>
              <w:jc w:val="center"/>
              <w:rPr>
                <w:rFonts w:eastAsia="SimSun" w:cs="Times New Roman"/>
                <w:szCs w:val="20"/>
                <w:lang w:eastAsia="zh-CN"/>
              </w:rPr>
            </w:pPr>
            <w:r w:rsidRPr="00FC556D">
              <w:rPr>
                <w:rFonts w:eastAsia="SimSun" w:cs="Times New Roman"/>
                <w:szCs w:val="20"/>
                <w:lang w:eastAsia="zh-CN"/>
              </w:rPr>
              <w:t>4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15940" w14:textId="77777777" w:rsidR="007F6E63" w:rsidRPr="00FC556D" w:rsidRDefault="007F6E63" w:rsidP="009039F8">
            <w:pPr>
              <w:keepNext/>
              <w:keepLines/>
              <w:jc w:val="center"/>
              <w:rPr>
                <w:rFonts w:eastAsia="SimSun" w:cs="Times New Roman"/>
                <w:szCs w:val="20"/>
                <w:lang w:eastAsia="ko-KR"/>
              </w:rPr>
            </w:pPr>
            <w:r w:rsidRPr="00FC556D">
              <w:rPr>
                <w:rFonts w:eastAsia="SimSun" w:cs="Times New Roman"/>
                <w:szCs w:val="20"/>
                <w:lang w:eastAsia="ko-KR"/>
              </w:rPr>
              <w:t>TDLA30-10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9D572" w14:textId="77777777" w:rsidR="007F6E63" w:rsidRPr="00FC556D" w:rsidRDefault="007F6E63" w:rsidP="009039F8">
            <w:pPr>
              <w:keepNext/>
              <w:keepLines/>
              <w:jc w:val="center"/>
              <w:rPr>
                <w:rFonts w:eastAsia="SimSun" w:cs="Times New Roman"/>
                <w:szCs w:val="20"/>
                <w:lang w:eastAsia="ko-KR"/>
              </w:rPr>
            </w:pPr>
            <w:r w:rsidRPr="00FC556D">
              <w:rPr>
                <w:rFonts w:eastAsia="SimSun" w:cs="Times New Roman"/>
                <w:szCs w:val="20"/>
                <w:lang w:eastAsia="ko-KR"/>
              </w:rPr>
              <w:t>2x2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E7785" w14:textId="77777777" w:rsidR="007F6E63" w:rsidRPr="00FC556D" w:rsidRDefault="007F6E63" w:rsidP="009039F8">
            <w:pPr>
              <w:keepNext/>
              <w:keepLines/>
              <w:jc w:val="center"/>
              <w:rPr>
                <w:rFonts w:eastAsia="SimSun" w:cs="Times New Roman"/>
                <w:szCs w:val="20"/>
                <w:lang w:eastAsia="ko-KR"/>
              </w:rPr>
            </w:pPr>
            <w:r w:rsidRPr="00FC556D">
              <w:rPr>
                <w:rFonts w:eastAsia="SimSun" w:cs="Times New Roman"/>
                <w:szCs w:val="20"/>
                <w:lang w:eastAsia="ko-KR"/>
              </w:rPr>
              <w:t>70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BDB97" w14:textId="37EDCB57" w:rsidR="007F6E63" w:rsidRPr="00FC556D" w:rsidRDefault="007F6E63" w:rsidP="009039F8">
            <w:pPr>
              <w:keepNext/>
              <w:keepLines/>
              <w:jc w:val="center"/>
              <w:rPr>
                <w:rFonts w:eastAsia="SimSun" w:cs="Times New Roman"/>
                <w:szCs w:val="20"/>
                <w:lang w:eastAsia="ko-KR"/>
              </w:rPr>
            </w:pPr>
            <w:r w:rsidRPr="007F6E63">
              <w:rPr>
                <w:rFonts w:eastAsia="SimSun" w:cs="Times New Roman"/>
                <w:szCs w:val="20"/>
                <w:lang w:val="en-DK" w:eastAsia="en-DK"/>
              </w:rPr>
              <w:t>0,05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42B7C" w14:textId="77777777" w:rsidR="007F6E63" w:rsidRPr="00FC556D" w:rsidRDefault="007F6E63" w:rsidP="009039F8">
            <w:pPr>
              <w:keepNext/>
              <w:keepLines/>
              <w:jc w:val="center"/>
              <w:rPr>
                <w:rFonts w:eastAsia="SimSun" w:cs="Times New Roman"/>
                <w:szCs w:val="20"/>
                <w:lang w:eastAsia="ko-KR"/>
              </w:rPr>
            </w:pPr>
            <w:r w:rsidRPr="00FC556D">
              <w:rPr>
                <w:rFonts w:eastAsia="SimSun" w:cs="Times New Roman"/>
                <w:szCs w:val="20"/>
                <w:lang w:eastAsia="ko-KR"/>
              </w:rPr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52904" w14:textId="41CCE383" w:rsidR="007F6E63" w:rsidRPr="00FC556D" w:rsidRDefault="007330E8" w:rsidP="009039F8">
            <w:pPr>
              <w:keepNext/>
              <w:keepLines/>
              <w:jc w:val="center"/>
              <w:rPr>
                <w:rFonts w:eastAsia="SimSun" w:cs="Times New Roman"/>
                <w:szCs w:val="20"/>
                <w:lang w:eastAsia="ko-KR"/>
              </w:rPr>
            </w:pPr>
            <w:r w:rsidRPr="007330E8">
              <w:rPr>
                <w:rFonts w:eastAsia="SimSun" w:cs="Times New Roman"/>
                <w:szCs w:val="20"/>
                <w:lang w:val="en-DK" w:eastAsia="en-DK"/>
              </w:rPr>
              <w:t>6,21</w:t>
            </w:r>
          </w:p>
        </w:tc>
      </w:tr>
      <w:tr w:rsidR="007F6E63" w:rsidRPr="004D7925" w14:paraId="1E9F39F5" w14:textId="77777777" w:rsidTr="009039F8">
        <w:trPr>
          <w:trHeight w:val="409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EA765" w14:textId="77777777" w:rsidR="007F6E63" w:rsidRPr="00FC556D" w:rsidRDefault="007F6E63" w:rsidP="009039F8">
            <w:pPr>
              <w:keepNext/>
              <w:keepLines/>
              <w:jc w:val="center"/>
              <w:rPr>
                <w:rFonts w:eastAsia="SimSun" w:cs="Times New Roman"/>
                <w:szCs w:val="20"/>
                <w:lang w:eastAsia="zh-CN"/>
              </w:rPr>
            </w:pPr>
            <w:r w:rsidRPr="00FC556D">
              <w:rPr>
                <w:rFonts w:eastAsia="SimSun" w:cs="Times New Roman"/>
                <w:szCs w:val="20"/>
                <w:lang w:eastAsia="zh-CN"/>
              </w:rPr>
              <w:t>2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8AC54" w14:textId="77777777" w:rsidR="007F6E63" w:rsidRPr="00FC556D" w:rsidRDefault="007F6E63" w:rsidP="009039F8">
            <w:pPr>
              <w:keepNext/>
              <w:keepLines/>
              <w:jc w:val="center"/>
              <w:rPr>
                <w:rFonts w:eastAsia="SimSun" w:cs="Times New Roman"/>
                <w:szCs w:val="20"/>
                <w:lang w:eastAsia="ko-KR"/>
              </w:rPr>
            </w:pPr>
            <w:r w:rsidRPr="00FC556D">
              <w:rPr>
                <w:rFonts w:eastAsia="SimSun" w:cs="Times New Roman"/>
                <w:szCs w:val="20"/>
                <w:lang w:eastAsia="ko-KR"/>
              </w:rPr>
              <w:t>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7D5CE" w14:textId="77777777" w:rsidR="007F6E63" w:rsidRPr="00FC556D" w:rsidRDefault="007F6E63" w:rsidP="009039F8">
            <w:pPr>
              <w:keepNext/>
              <w:keepLines/>
              <w:jc w:val="center"/>
              <w:rPr>
                <w:rFonts w:eastAsia="SimSun" w:cs="Times New Roman"/>
                <w:szCs w:val="20"/>
                <w:lang w:eastAsia="ko-KR"/>
              </w:rPr>
            </w:pPr>
            <w:r w:rsidRPr="00FC556D">
              <w:rPr>
                <w:rFonts w:eastAsia="SimSun" w:cs="Times New Roman"/>
                <w:szCs w:val="20"/>
                <w:lang w:eastAsia="ko-KR"/>
              </w:rPr>
              <w:t>15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1F7A9" w14:textId="77777777" w:rsidR="007F6E63" w:rsidRPr="00FC556D" w:rsidRDefault="007F6E63" w:rsidP="009039F8">
            <w:pPr>
              <w:keepNext/>
              <w:keepLines/>
              <w:jc w:val="center"/>
              <w:rPr>
                <w:rFonts w:eastAsia="SimSun" w:cs="Times New Roman"/>
                <w:szCs w:val="20"/>
                <w:lang w:eastAsia="zh-CN"/>
              </w:rPr>
            </w:pPr>
            <w:r w:rsidRPr="00FC556D">
              <w:rPr>
                <w:rFonts w:eastAsia="SimSun" w:cs="Times New Roman"/>
                <w:szCs w:val="20"/>
                <w:lang w:eastAsia="zh-CN"/>
              </w:rPr>
              <w:t>4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6CE3C" w14:textId="77777777" w:rsidR="007F6E63" w:rsidRPr="00FC556D" w:rsidRDefault="007F6E63" w:rsidP="009039F8">
            <w:pPr>
              <w:keepNext/>
              <w:keepLines/>
              <w:jc w:val="center"/>
              <w:rPr>
                <w:rFonts w:eastAsia="SimSun" w:cs="Times New Roman"/>
                <w:szCs w:val="20"/>
                <w:lang w:eastAsia="ko-KR"/>
              </w:rPr>
            </w:pPr>
            <w:r w:rsidRPr="00FC556D">
              <w:rPr>
                <w:rFonts w:eastAsia="SimSun" w:cs="Times New Roman"/>
                <w:szCs w:val="20"/>
                <w:lang w:eastAsia="ko-KR"/>
              </w:rPr>
              <w:t>TDLA30-10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2A459" w14:textId="77777777" w:rsidR="007F6E63" w:rsidRPr="00FC556D" w:rsidRDefault="007F6E63" w:rsidP="009039F8">
            <w:pPr>
              <w:keepNext/>
              <w:keepLines/>
              <w:jc w:val="center"/>
              <w:rPr>
                <w:rFonts w:eastAsia="SimSun" w:cs="Times New Roman"/>
                <w:szCs w:val="20"/>
                <w:lang w:eastAsia="ko-KR"/>
              </w:rPr>
            </w:pPr>
            <w:r w:rsidRPr="00FC556D">
              <w:rPr>
                <w:rFonts w:eastAsia="SimSun" w:cs="Times New Roman"/>
                <w:szCs w:val="20"/>
                <w:lang w:eastAsia="ko-KR"/>
              </w:rPr>
              <w:t>2x4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7A7ED" w14:textId="77777777" w:rsidR="007F6E63" w:rsidRPr="00FC556D" w:rsidRDefault="007F6E63" w:rsidP="009039F8">
            <w:pPr>
              <w:keepNext/>
              <w:keepLines/>
              <w:jc w:val="center"/>
              <w:rPr>
                <w:rFonts w:eastAsia="SimSun" w:cs="Times New Roman"/>
                <w:szCs w:val="20"/>
                <w:lang w:eastAsia="ko-KR"/>
              </w:rPr>
            </w:pPr>
            <w:r w:rsidRPr="00FC556D">
              <w:rPr>
                <w:rFonts w:eastAsia="SimSun" w:cs="Times New Roman"/>
                <w:szCs w:val="20"/>
                <w:lang w:eastAsia="ko-KR"/>
              </w:rPr>
              <w:t>70</w:t>
            </w:r>
          </w:p>
          <w:p w14:paraId="1471EE6A" w14:textId="77777777" w:rsidR="007F6E63" w:rsidRPr="00FC556D" w:rsidRDefault="007F6E63" w:rsidP="009039F8">
            <w:pPr>
              <w:keepNext/>
              <w:keepLines/>
              <w:jc w:val="center"/>
              <w:rPr>
                <w:rFonts w:eastAsia="SimSun" w:cs="Times New Roman"/>
                <w:szCs w:val="20"/>
                <w:lang w:eastAsia="ko-KR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41EA3" w14:textId="288AC7A5" w:rsidR="007F6E63" w:rsidRPr="00FC556D" w:rsidRDefault="007330E8" w:rsidP="009039F8">
            <w:pPr>
              <w:keepNext/>
              <w:keepLines/>
              <w:jc w:val="center"/>
              <w:rPr>
                <w:rFonts w:eastAsia="SimSun" w:cs="Times New Roman"/>
                <w:szCs w:val="20"/>
                <w:lang w:eastAsia="ko-KR"/>
              </w:rPr>
            </w:pPr>
            <w:r w:rsidRPr="007330E8">
              <w:rPr>
                <w:rFonts w:eastAsia="SimSun" w:cs="Times New Roman"/>
                <w:szCs w:val="20"/>
                <w:lang w:val="en-DK" w:eastAsia="en-DK"/>
              </w:rPr>
              <w:t>-2,71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85404" w14:textId="77777777" w:rsidR="007F6E63" w:rsidRPr="00FC556D" w:rsidRDefault="007F6E63" w:rsidP="009039F8">
            <w:pPr>
              <w:keepNext/>
              <w:keepLines/>
              <w:jc w:val="center"/>
              <w:rPr>
                <w:rFonts w:eastAsia="SimSun" w:cs="Times New Roman"/>
                <w:szCs w:val="20"/>
                <w:lang w:eastAsia="ko-KR"/>
              </w:rPr>
            </w:pPr>
            <w:r w:rsidRPr="00FC556D">
              <w:rPr>
                <w:rFonts w:eastAsia="SimSun" w:cs="Times New Roman"/>
                <w:szCs w:val="20"/>
                <w:lang w:eastAsia="ko-KR"/>
              </w:rPr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C0095" w14:textId="3D1E5C35" w:rsidR="007F6E63" w:rsidRPr="00FC556D" w:rsidRDefault="007330E8" w:rsidP="009039F8">
            <w:pPr>
              <w:keepNext/>
              <w:keepLines/>
              <w:jc w:val="center"/>
              <w:rPr>
                <w:rFonts w:eastAsia="SimSun" w:cs="Times New Roman"/>
                <w:szCs w:val="20"/>
                <w:lang w:eastAsia="ko-KR"/>
              </w:rPr>
            </w:pPr>
            <w:r w:rsidRPr="007330E8">
              <w:rPr>
                <w:rFonts w:eastAsia="SimSun" w:cs="Times New Roman"/>
                <w:szCs w:val="20"/>
                <w:lang w:val="en-DK" w:eastAsia="en-DK"/>
              </w:rPr>
              <w:t>1,68</w:t>
            </w:r>
          </w:p>
        </w:tc>
      </w:tr>
      <w:tr w:rsidR="007F6E63" w:rsidRPr="004D7925" w14:paraId="323CBE24" w14:textId="77777777" w:rsidTr="009039F8">
        <w:trPr>
          <w:trHeight w:val="409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F4012" w14:textId="77777777" w:rsidR="007F6E63" w:rsidRPr="00FC556D" w:rsidRDefault="007F6E63" w:rsidP="009039F8">
            <w:pPr>
              <w:keepNext/>
              <w:keepLines/>
              <w:jc w:val="center"/>
              <w:rPr>
                <w:rFonts w:eastAsia="SimSun" w:cs="Times New Roman"/>
                <w:szCs w:val="20"/>
                <w:lang w:eastAsia="zh-CN"/>
              </w:rPr>
            </w:pPr>
            <w:r w:rsidRPr="00FC556D">
              <w:rPr>
                <w:rFonts w:eastAsia="SimSun" w:cs="Times New Roman"/>
                <w:szCs w:val="20"/>
                <w:lang w:eastAsia="zh-CN"/>
              </w:rPr>
              <w:t>3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9EB19" w14:textId="77777777" w:rsidR="007F6E63" w:rsidRPr="00FC556D" w:rsidRDefault="007F6E63" w:rsidP="009039F8">
            <w:pPr>
              <w:keepNext/>
              <w:keepLines/>
              <w:jc w:val="center"/>
              <w:rPr>
                <w:rFonts w:eastAsia="SimSun" w:cs="Times New Roman"/>
                <w:szCs w:val="20"/>
                <w:lang w:eastAsia="zh-CN"/>
              </w:rPr>
            </w:pPr>
            <w:r w:rsidRPr="00FC556D">
              <w:rPr>
                <w:rFonts w:eastAsia="SimSun" w:cs="Times New Roman"/>
                <w:szCs w:val="20"/>
                <w:lang w:eastAsia="zh-CN"/>
              </w:rPr>
              <w:t>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D01E3" w14:textId="77777777" w:rsidR="007F6E63" w:rsidRPr="00FC556D" w:rsidRDefault="007F6E63" w:rsidP="009039F8">
            <w:pPr>
              <w:keepNext/>
              <w:keepLines/>
              <w:jc w:val="center"/>
              <w:rPr>
                <w:rFonts w:eastAsia="SimSun" w:cs="Times New Roman"/>
                <w:szCs w:val="20"/>
                <w:lang w:eastAsia="zh-CN"/>
              </w:rPr>
            </w:pPr>
            <w:r w:rsidRPr="00FC556D">
              <w:rPr>
                <w:rFonts w:eastAsia="SimSun" w:cs="Times New Roman"/>
                <w:szCs w:val="20"/>
                <w:lang w:eastAsia="zh-CN"/>
              </w:rPr>
              <w:t>15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E3935" w14:textId="77777777" w:rsidR="007F6E63" w:rsidRPr="00FC556D" w:rsidRDefault="007F6E63" w:rsidP="009039F8">
            <w:pPr>
              <w:keepNext/>
              <w:keepLines/>
              <w:jc w:val="center"/>
              <w:rPr>
                <w:rFonts w:eastAsia="SimSun" w:cs="Times New Roman"/>
                <w:szCs w:val="20"/>
                <w:lang w:eastAsia="zh-CN"/>
              </w:rPr>
            </w:pPr>
            <w:r w:rsidRPr="00FC556D">
              <w:rPr>
                <w:rFonts w:eastAsia="SimSun" w:cs="Times New Roman"/>
                <w:szCs w:val="20"/>
                <w:lang w:eastAsia="zh-CN"/>
              </w:rPr>
              <w:t>13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574A2" w14:textId="77777777" w:rsidR="007F6E63" w:rsidRPr="00FC556D" w:rsidRDefault="007F6E63" w:rsidP="009039F8">
            <w:pPr>
              <w:keepNext/>
              <w:keepLines/>
              <w:jc w:val="center"/>
              <w:rPr>
                <w:rFonts w:eastAsia="SimSun" w:cs="Times New Roman"/>
                <w:szCs w:val="20"/>
                <w:lang w:eastAsia="ko-KR"/>
              </w:rPr>
            </w:pPr>
            <w:r w:rsidRPr="00FC556D">
              <w:rPr>
                <w:rFonts w:eastAsia="SimSun" w:cs="Times New Roman"/>
                <w:szCs w:val="20"/>
                <w:lang w:eastAsia="ko-KR"/>
              </w:rPr>
              <w:t>TDLA30-10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81E2D" w14:textId="77777777" w:rsidR="007F6E63" w:rsidRPr="00FC556D" w:rsidRDefault="007F6E63" w:rsidP="009039F8">
            <w:pPr>
              <w:keepNext/>
              <w:keepLines/>
              <w:jc w:val="center"/>
              <w:rPr>
                <w:rFonts w:eastAsia="SimSun" w:cs="Times New Roman"/>
                <w:szCs w:val="20"/>
                <w:lang w:eastAsia="ko-KR"/>
              </w:rPr>
            </w:pPr>
            <w:r w:rsidRPr="00FC556D">
              <w:rPr>
                <w:rFonts w:eastAsia="SimSun" w:cs="Times New Roman"/>
                <w:szCs w:val="20"/>
                <w:lang w:eastAsia="ko-KR"/>
              </w:rPr>
              <w:t>2x2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A8E73" w14:textId="77777777" w:rsidR="007F6E63" w:rsidRPr="00FC556D" w:rsidRDefault="007F6E63" w:rsidP="009039F8">
            <w:pPr>
              <w:keepNext/>
              <w:keepLines/>
              <w:jc w:val="center"/>
              <w:rPr>
                <w:rFonts w:eastAsia="SimSun" w:cs="Times New Roman"/>
                <w:szCs w:val="20"/>
                <w:lang w:eastAsia="ko-KR"/>
              </w:rPr>
            </w:pPr>
            <w:r w:rsidRPr="00FC556D">
              <w:rPr>
                <w:rFonts w:eastAsia="SimSun" w:cs="Times New Roman"/>
                <w:szCs w:val="20"/>
                <w:lang w:eastAsia="ko-KR"/>
              </w:rPr>
              <w:t>70</w:t>
            </w:r>
          </w:p>
          <w:p w14:paraId="3C378D0C" w14:textId="77777777" w:rsidR="007F6E63" w:rsidRPr="00FC556D" w:rsidRDefault="007F6E63" w:rsidP="009039F8">
            <w:pPr>
              <w:keepNext/>
              <w:keepLines/>
              <w:jc w:val="center"/>
              <w:rPr>
                <w:rFonts w:eastAsia="SimSun" w:cs="Times New Roman"/>
                <w:szCs w:val="20"/>
                <w:lang w:eastAsia="ko-KR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AD2D6" w14:textId="39FC6E2C" w:rsidR="007F6E63" w:rsidRPr="00FC556D" w:rsidRDefault="007330E8" w:rsidP="009039F8">
            <w:pPr>
              <w:keepNext/>
              <w:keepLines/>
              <w:jc w:val="center"/>
              <w:rPr>
                <w:rFonts w:eastAsia="SimSun" w:cs="Times New Roman"/>
                <w:szCs w:val="20"/>
                <w:lang w:eastAsia="ko-KR"/>
              </w:rPr>
            </w:pPr>
            <w:r w:rsidRPr="007330E8">
              <w:rPr>
                <w:rFonts w:eastAsia="SimSun" w:cs="Times New Roman"/>
                <w:szCs w:val="20"/>
                <w:lang w:val="en-DK" w:eastAsia="en-DK"/>
              </w:rPr>
              <w:t>6,82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72E8A" w14:textId="77777777" w:rsidR="007F6E63" w:rsidRPr="00FC556D" w:rsidRDefault="007F6E63" w:rsidP="009039F8">
            <w:pPr>
              <w:keepNext/>
              <w:keepLines/>
              <w:jc w:val="center"/>
              <w:rPr>
                <w:rFonts w:eastAsia="SimSun" w:cs="Times New Roman"/>
                <w:szCs w:val="20"/>
                <w:lang w:eastAsia="ko-KR"/>
              </w:rPr>
            </w:pPr>
            <w:r w:rsidRPr="00FC556D">
              <w:rPr>
                <w:rFonts w:eastAsia="SimSun" w:cs="Times New Roman"/>
                <w:szCs w:val="20"/>
                <w:lang w:eastAsia="ko-KR"/>
              </w:rPr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132F6" w14:textId="63D992A1" w:rsidR="007F6E63" w:rsidRPr="00FC556D" w:rsidRDefault="007330E8" w:rsidP="009039F8">
            <w:pPr>
              <w:keepNext/>
              <w:keepLines/>
              <w:jc w:val="center"/>
              <w:rPr>
                <w:rFonts w:eastAsia="SimSun" w:cs="Times New Roman"/>
                <w:szCs w:val="20"/>
                <w:lang w:eastAsia="ko-KR"/>
              </w:rPr>
            </w:pPr>
            <w:r w:rsidRPr="007330E8">
              <w:rPr>
                <w:rFonts w:eastAsia="SimSun" w:cs="Times New Roman"/>
                <w:szCs w:val="20"/>
                <w:lang w:val="en-DK" w:eastAsia="en-DK"/>
              </w:rPr>
              <w:t>13,88</w:t>
            </w:r>
          </w:p>
        </w:tc>
      </w:tr>
      <w:tr w:rsidR="007F6E63" w:rsidRPr="004D7925" w14:paraId="278F1277" w14:textId="77777777" w:rsidTr="009039F8">
        <w:trPr>
          <w:trHeight w:val="409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73C73" w14:textId="77777777" w:rsidR="007F6E63" w:rsidRPr="00FC556D" w:rsidRDefault="007F6E63" w:rsidP="009039F8">
            <w:pPr>
              <w:keepNext/>
              <w:keepLines/>
              <w:jc w:val="center"/>
              <w:rPr>
                <w:rFonts w:eastAsia="SimSun" w:cs="Times New Roman"/>
                <w:szCs w:val="20"/>
                <w:lang w:eastAsia="zh-CN"/>
              </w:rPr>
            </w:pPr>
            <w:r w:rsidRPr="00FC556D">
              <w:rPr>
                <w:rFonts w:eastAsia="SimSun" w:cs="Times New Roman"/>
                <w:szCs w:val="20"/>
                <w:lang w:eastAsia="zh-CN"/>
              </w:rPr>
              <w:t>4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6EBA8" w14:textId="77777777" w:rsidR="007F6E63" w:rsidRPr="00FC556D" w:rsidRDefault="007F6E63" w:rsidP="009039F8">
            <w:pPr>
              <w:keepNext/>
              <w:keepLines/>
              <w:jc w:val="center"/>
              <w:rPr>
                <w:rFonts w:eastAsia="SimSun" w:cs="Times New Roman"/>
                <w:szCs w:val="20"/>
                <w:lang w:eastAsia="zh-CN"/>
              </w:rPr>
            </w:pPr>
            <w:r w:rsidRPr="00FC556D">
              <w:rPr>
                <w:rFonts w:eastAsia="SimSun" w:cs="Times New Roman"/>
                <w:szCs w:val="20"/>
                <w:lang w:eastAsia="zh-CN"/>
              </w:rPr>
              <w:t>10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B6ABD" w14:textId="77777777" w:rsidR="007F6E63" w:rsidRPr="00FC556D" w:rsidRDefault="007F6E63" w:rsidP="009039F8">
            <w:pPr>
              <w:keepNext/>
              <w:keepLines/>
              <w:jc w:val="center"/>
              <w:rPr>
                <w:rFonts w:eastAsia="SimSun" w:cs="Times New Roman"/>
                <w:szCs w:val="20"/>
                <w:lang w:eastAsia="zh-CN"/>
              </w:rPr>
            </w:pPr>
            <w:r w:rsidRPr="00FC556D">
              <w:rPr>
                <w:rFonts w:eastAsia="SimSun" w:cs="Times New Roman"/>
                <w:szCs w:val="20"/>
                <w:lang w:eastAsia="zh-CN"/>
              </w:rPr>
              <w:t>15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AC547" w14:textId="77777777" w:rsidR="007F6E63" w:rsidRPr="00FC556D" w:rsidRDefault="007F6E63" w:rsidP="009039F8">
            <w:pPr>
              <w:keepNext/>
              <w:keepLines/>
              <w:jc w:val="center"/>
              <w:rPr>
                <w:rFonts w:eastAsia="SimSun" w:cs="Times New Roman"/>
                <w:szCs w:val="20"/>
                <w:lang w:eastAsia="zh-CN"/>
              </w:rPr>
            </w:pPr>
            <w:r w:rsidRPr="00FC556D">
              <w:rPr>
                <w:rFonts w:eastAsia="SimSun" w:cs="Times New Roman"/>
                <w:szCs w:val="20"/>
                <w:lang w:eastAsia="zh-CN"/>
              </w:rPr>
              <w:t>13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F0EEF" w14:textId="77777777" w:rsidR="007F6E63" w:rsidRPr="00FC556D" w:rsidRDefault="007F6E63" w:rsidP="009039F8">
            <w:pPr>
              <w:keepNext/>
              <w:keepLines/>
              <w:jc w:val="center"/>
              <w:rPr>
                <w:rFonts w:eastAsia="SimSun" w:cs="Times New Roman"/>
                <w:szCs w:val="20"/>
                <w:lang w:eastAsia="ko-KR"/>
              </w:rPr>
            </w:pPr>
            <w:r w:rsidRPr="00FC556D">
              <w:rPr>
                <w:rFonts w:eastAsia="SimSun" w:cs="Times New Roman"/>
                <w:szCs w:val="20"/>
                <w:lang w:eastAsia="ko-KR"/>
              </w:rPr>
              <w:t>TDLA30-10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CAE02" w14:textId="77777777" w:rsidR="007F6E63" w:rsidRPr="00FC556D" w:rsidRDefault="007F6E63" w:rsidP="009039F8">
            <w:pPr>
              <w:keepNext/>
              <w:keepLines/>
              <w:jc w:val="center"/>
              <w:rPr>
                <w:rFonts w:eastAsia="SimSun" w:cs="Times New Roman"/>
                <w:szCs w:val="20"/>
                <w:lang w:eastAsia="ko-KR"/>
              </w:rPr>
            </w:pPr>
            <w:r w:rsidRPr="00FC556D">
              <w:rPr>
                <w:rFonts w:eastAsia="SimSun" w:cs="Times New Roman"/>
                <w:szCs w:val="20"/>
                <w:lang w:eastAsia="ko-KR"/>
              </w:rPr>
              <w:t>2x4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C4BA3" w14:textId="77777777" w:rsidR="007F6E63" w:rsidRPr="00FC556D" w:rsidRDefault="007F6E63" w:rsidP="009039F8">
            <w:pPr>
              <w:keepNext/>
              <w:keepLines/>
              <w:jc w:val="center"/>
              <w:rPr>
                <w:rFonts w:eastAsia="SimSun" w:cs="Times New Roman"/>
                <w:szCs w:val="20"/>
                <w:lang w:eastAsia="ko-KR"/>
              </w:rPr>
            </w:pPr>
            <w:r w:rsidRPr="00FC556D">
              <w:rPr>
                <w:rFonts w:eastAsia="SimSun" w:cs="Times New Roman"/>
                <w:szCs w:val="20"/>
                <w:lang w:eastAsia="ko-KR"/>
              </w:rPr>
              <w:t>70</w:t>
            </w:r>
          </w:p>
          <w:p w14:paraId="143E5594" w14:textId="77777777" w:rsidR="007F6E63" w:rsidRPr="00FC556D" w:rsidRDefault="007F6E63" w:rsidP="009039F8">
            <w:pPr>
              <w:keepNext/>
              <w:keepLines/>
              <w:jc w:val="center"/>
              <w:rPr>
                <w:rFonts w:eastAsia="SimSun" w:cs="Times New Roman"/>
                <w:szCs w:val="20"/>
                <w:lang w:eastAsia="ko-KR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5CC6F" w14:textId="096E9DB7" w:rsidR="007F6E63" w:rsidRPr="00FC556D" w:rsidRDefault="007330E8" w:rsidP="009039F8">
            <w:pPr>
              <w:keepNext/>
              <w:keepLines/>
              <w:jc w:val="center"/>
              <w:rPr>
                <w:rFonts w:eastAsia="SimSun" w:cs="Times New Roman"/>
                <w:szCs w:val="20"/>
                <w:lang w:eastAsia="ko-KR"/>
              </w:rPr>
            </w:pPr>
            <w:r w:rsidRPr="007330E8">
              <w:rPr>
                <w:rFonts w:eastAsia="SimSun" w:cs="Times New Roman"/>
                <w:szCs w:val="20"/>
                <w:lang w:val="en-DK" w:eastAsia="en-DK"/>
              </w:rPr>
              <w:t>3,94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0849B" w14:textId="77777777" w:rsidR="007F6E63" w:rsidRPr="00FC556D" w:rsidRDefault="007F6E63" w:rsidP="009039F8">
            <w:pPr>
              <w:keepNext/>
              <w:keepLines/>
              <w:jc w:val="center"/>
              <w:rPr>
                <w:rFonts w:eastAsia="SimSun" w:cs="Times New Roman"/>
                <w:szCs w:val="20"/>
                <w:lang w:eastAsia="ko-KR"/>
              </w:rPr>
            </w:pPr>
            <w:r w:rsidRPr="00FC556D">
              <w:rPr>
                <w:rFonts w:eastAsia="SimSun" w:cs="Times New Roman"/>
                <w:szCs w:val="20"/>
                <w:lang w:eastAsia="ko-KR"/>
              </w:rPr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C16AF" w14:textId="5D0CE5AC" w:rsidR="007F6E63" w:rsidRPr="00FC556D" w:rsidRDefault="007330E8" w:rsidP="009039F8">
            <w:pPr>
              <w:keepNext/>
              <w:keepLines/>
              <w:jc w:val="center"/>
              <w:rPr>
                <w:rFonts w:eastAsia="SimSun" w:cs="Times New Roman"/>
                <w:szCs w:val="20"/>
                <w:lang w:eastAsia="ko-KR"/>
              </w:rPr>
            </w:pPr>
            <w:r w:rsidRPr="007330E8">
              <w:rPr>
                <w:rFonts w:eastAsia="SimSun" w:cs="Times New Roman"/>
                <w:szCs w:val="20"/>
                <w:lang w:val="en-DK" w:eastAsia="en-DK"/>
              </w:rPr>
              <w:t>8,81</w:t>
            </w:r>
          </w:p>
        </w:tc>
      </w:tr>
      <w:tr w:rsidR="007F6E63" w:rsidRPr="004D7925" w14:paraId="24289522" w14:textId="77777777" w:rsidTr="009039F8">
        <w:trPr>
          <w:trHeight w:val="663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41F5F" w14:textId="77777777" w:rsidR="007F6E63" w:rsidRPr="00FC556D" w:rsidRDefault="007F6E63" w:rsidP="009039F8">
            <w:pPr>
              <w:keepNext/>
              <w:keepLines/>
              <w:jc w:val="center"/>
              <w:rPr>
                <w:rFonts w:eastAsia="SimSun" w:cs="Times New Roman"/>
                <w:szCs w:val="20"/>
                <w:lang w:eastAsia="zh-CN"/>
              </w:rPr>
            </w:pPr>
            <w:r w:rsidRPr="00FC556D">
              <w:rPr>
                <w:rFonts w:eastAsia="SimSun" w:cs="Times New Roman"/>
                <w:szCs w:val="20"/>
                <w:lang w:eastAsia="zh-CN"/>
              </w:rPr>
              <w:t>5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44592" w14:textId="77777777" w:rsidR="007F6E63" w:rsidRPr="00FC556D" w:rsidRDefault="007F6E63" w:rsidP="009039F8">
            <w:pPr>
              <w:keepNext/>
              <w:keepLines/>
              <w:jc w:val="center"/>
              <w:rPr>
                <w:rFonts w:eastAsia="SimSun" w:cs="Times New Roman"/>
                <w:szCs w:val="20"/>
                <w:lang w:eastAsia="ko-KR"/>
              </w:rPr>
            </w:pPr>
            <w:r w:rsidRPr="00FC556D">
              <w:rPr>
                <w:rFonts w:eastAsia="SimSun" w:cs="Times New Roman"/>
                <w:szCs w:val="20"/>
                <w:lang w:eastAsia="ko-KR"/>
              </w:rPr>
              <w:t>40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DC582" w14:textId="77777777" w:rsidR="007F6E63" w:rsidRPr="00FC556D" w:rsidRDefault="007F6E63" w:rsidP="009039F8">
            <w:pPr>
              <w:keepNext/>
              <w:keepLines/>
              <w:jc w:val="center"/>
              <w:rPr>
                <w:rFonts w:eastAsia="SimSun" w:cs="Times New Roman"/>
                <w:szCs w:val="20"/>
                <w:lang w:eastAsia="zh-CN"/>
              </w:rPr>
            </w:pPr>
            <w:r w:rsidRPr="00FC556D">
              <w:rPr>
                <w:rFonts w:eastAsia="SimSun" w:cs="Times New Roman"/>
                <w:szCs w:val="20"/>
                <w:lang w:eastAsia="zh-CN"/>
              </w:rPr>
              <w:t>30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EF368" w14:textId="77777777" w:rsidR="007F6E63" w:rsidRPr="00FC556D" w:rsidRDefault="007F6E63" w:rsidP="009039F8">
            <w:pPr>
              <w:keepNext/>
              <w:keepLines/>
              <w:jc w:val="center"/>
              <w:rPr>
                <w:rFonts w:eastAsia="SimSun" w:cs="Times New Roman"/>
                <w:szCs w:val="20"/>
                <w:lang w:eastAsia="zh-CN"/>
              </w:rPr>
            </w:pPr>
            <w:r w:rsidRPr="00FC556D">
              <w:rPr>
                <w:rFonts w:eastAsia="SimSun" w:cs="Times New Roman"/>
                <w:szCs w:val="20"/>
                <w:lang w:eastAsia="zh-CN"/>
              </w:rPr>
              <w:t>4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C94D4" w14:textId="77777777" w:rsidR="007F6E63" w:rsidRPr="00FC556D" w:rsidRDefault="007F6E63" w:rsidP="009039F8">
            <w:pPr>
              <w:keepNext/>
              <w:keepLines/>
              <w:jc w:val="center"/>
              <w:rPr>
                <w:rFonts w:eastAsia="SimSun" w:cs="Times New Roman"/>
                <w:szCs w:val="20"/>
                <w:lang w:eastAsia="ko-KR"/>
              </w:rPr>
            </w:pPr>
            <w:r w:rsidRPr="00FC556D">
              <w:rPr>
                <w:rFonts w:eastAsia="SimSun" w:cs="Times New Roman"/>
                <w:szCs w:val="20"/>
                <w:lang w:eastAsia="ko-KR"/>
              </w:rPr>
              <w:t>TDLA30-10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65DC3" w14:textId="77777777" w:rsidR="007F6E63" w:rsidRPr="00FC556D" w:rsidRDefault="007F6E63" w:rsidP="009039F8">
            <w:pPr>
              <w:keepNext/>
              <w:keepLines/>
              <w:jc w:val="center"/>
              <w:rPr>
                <w:rFonts w:eastAsia="SimSun" w:cs="Times New Roman"/>
                <w:szCs w:val="20"/>
                <w:lang w:eastAsia="ko-KR"/>
              </w:rPr>
            </w:pPr>
            <w:r w:rsidRPr="00FC556D">
              <w:rPr>
                <w:rFonts w:eastAsia="SimSun" w:cs="Times New Roman"/>
                <w:szCs w:val="20"/>
                <w:lang w:eastAsia="ko-KR"/>
              </w:rPr>
              <w:t>2x2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7C607" w14:textId="77777777" w:rsidR="007F6E63" w:rsidRPr="00FC556D" w:rsidRDefault="007F6E63" w:rsidP="009039F8">
            <w:pPr>
              <w:keepNext/>
              <w:keepLines/>
              <w:jc w:val="center"/>
              <w:rPr>
                <w:rFonts w:eastAsia="SimSun" w:cs="Times New Roman"/>
                <w:szCs w:val="20"/>
                <w:lang w:eastAsia="ko-KR"/>
              </w:rPr>
            </w:pPr>
            <w:r w:rsidRPr="00FC556D">
              <w:rPr>
                <w:rFonts w:eastAsia="SimSun" w:cs="Times New Roman"/>
                <w:szCs w:val="20"/>
                <w:lang w:eastAsia="ko-KR"/>
              </w:rPr>
              <w:t>70</w:t>
            </w:r>
          </w:p>
          <w:p w14:paraId="3EA4B942" w14:textId="77777777" w:rsidR="007F6E63" w:rsidRPr="00FC556D" w:rsidRDefault="007F6E63" w:rsidP="009039F8">
            <w:pPr>
              <w:keepNext/>
              <w:keepLines/>
              <w:jc w:val="center"/>
              <w:rPr>
                <w:rFonts w:eastAsia="SimSun" w:cs="Times New Roman"/>
                <w:szCs w:val="20"/>
                <w:lang w:eastAsia="ko-KR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3F417" w14:textId="61BDA9EE" w:rsidR="007F6E63" w:rsidRPr="00FC556D" w:rsidRDefault="007330E8" w:rsidP="009039F8">
            <w:pPr>
              <w:keepNext/>
              <w:keepLines/>
              <w:jc w:val="center"/>
              <w:rPr>
                <w:rFonts w:eastAsia="SimSun" w:cs="Times New Roman"/>
                <w:szCs w:val="20"/>
                <w:lang w:eastAsia="ko-KR"/>
              </w:rPr>
            </w:pPr>
            <w:r w:rsidRPr="007330E8">
              <w:rPr>
                <w:rFonts w:eastAsia="SimSun" w:cs="Times New Roman"/>
                <w:szCs w:val="20"/>
                <w:lang w:eastAsia="ko-KR"/>
              </w:rPr>
              <w:t>-0,39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7EB67" w14:textId="77777777" w:rsidR="007F6E63" w:rsidRPr="00FC556D" w:rsidRDefault="007F6E63" w:rsidP="009039F8">
            <w:pPr>
              <w:keepNext/>
              <w:keepLines/>
              <w:jc w:val="center"/>
              <w:rPr>
                <w:rFonts w:eastAsia="SimSun" w:cs="Times New Roman"/>
                <w:szCs w:val="20"/>
                <w:lang w:eastAsia="ko-KR"/>
              </w:rPr>
            </w:pPr>
            <w:r w:rsidRPr="00FC556D">
              <w:rPr>
                <w:rFonts w:eastAsia="SimSun" w:cs="Times New Roman"/>
                <w:szCs w:val="20"/>
                <w:lang w:eastAsia="ko-KR"/>
              </w:rPr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E881D" w14:textId="715B7FEF" w:rsidR="007F6E63" w:rsidRPr="00FC556D" w:rsidRDefault="007330E8" w:rsidP="009039F8">
            <w:pPr>
              <w:keepNext/>
              <w:keepLines/>
              <w:jc w:val="center"/>
              <w:rPr>
                <w:rFonts w:eastAsia="SimSun" w:cs="Times New Roman"/>
                <w:szCs w:val="20"/>
                <w:lang w:eastAsia="ko-KR"/>
              </w:rPr>
            </w:pPr>
            <w:r w:rsidRPr="007330E8">
              <w:rPr>
                <w:rFonts w:eastAsia="SimSun" w:cs="Times New Roman"/>
                <w:szCs w:val="20"/>
                <w:lang w:eastAsia="ko-KR"/>
              </w:rPr>
              <w:t>5,55</w:t>
            </w:r>
          </w:p>
        </w:tc>
      </w:tr>
      <w:tr w:rsidR="007F6E63" w:rsidRPr="004D7925" w14:paraId="2A156A9A" w14:textId="77777777" w:rsidTr="009039F8">
        <w:trPr>
          <w:trHeight w:val="415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DEF9A" w14:textId="77777777" w:rsidR="007F6E63" w:rsidRPr="00FC556D" w:rsidRDefault="007F6E63" w:rsidP="009039F8">
            <w:pPr>
              <w:keepNext/>
              <w:keepLines/>
              <w:jc w:val="center"/>
              <w:rPr>
                <w:rFonts w:eastAsia="SimSun" w:cs="Times New Roman"/>
                <w:szCs w:val="20"/>
                <w:lang w:eastAsia="zh-CN"/>
              </w:rPr>
            </w:pPr>
            <w:r w:rsidRPr="00FC556D">
              <w:rPr>
                <w:rFonts w:eastAsia="SimSun" w:cs="Times New Roman"/>
                <w:szCs w:val="20"/>
                <w:lang w:eastAsia="zh-CN"/>
              </w:rPr>
              <w:t>6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DADE8" w14:textId="77777777" w:rsidR="007F6E63" w:rsidRPr="00FC556D" w:rsidRDefault="007F6E63" w:rsidP="009039F8">
            <w:pPr>
              <w:keepNext/>
              <w:keepLines/>
              <w:jc w:val="center"/>
              <w:rPr>
                <w:rFonts w:eastAsia="SimSun" w:cs="Times New Roman"/>
                <w:szCs w:val="20"/>
                <w:lang w:eastAsia="ko-KR"/>
              </w:rPr>
            </w:pPr>
            <w:r w:rsidRPr="00FC556D">
              <w:rPr>
                <w:rFonts w:eastAsia="SimSun" w:cs="Times New Roman"/>
                <w:szCs w:val="20"/>
                <w:lang w:eastAsia="ko-KR"/>
              </w:rPr>
              <w:t>40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55149" w14:textId="77777777" w:rsidR="007F6E63" w:rsidRPr="00FC556D" w:rsidRDefault="007F6E63" w:rsidP="009039F8">
            <w:pPr>
              <w:keepNext/>
              <w:keepLines/>
              <w:jc w:val="center"/>
              <w:rPr>
                <w:rFonts w:eastAsia="SimSun" w:cs="Times New Roman"/>
                <w:szCs w:val="20"/>
                <w:lang w:eastAsia="ko-KR"/>
              </w:rPr>
            </w:pPr>
            <w:r w:rsidRPr="00FC556D">
              <w:rPr>
                <w:rFonts w:eastAsia="SimSun" w:cs="Times New Roman"/>
                <w:szCs w:val="20"/>
                <w:lang w:eastAsia="ko-KR"/>
              </w:rPr>
              <w:t>30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C133F" w14:textId="77777777" w:rsidR="007F6E63" w:rsidRPr="00FC556D" w:rsidRDefault="007F6E63" w:rsidP="009039F8">
            <w:pPr>
              <w:keepNext/>
              <w:keepLines/>
              <w:jc w:val="center"/>
              <w:rPr>
                <w:rFonts w:eastAsia="SimSun" w:cs="Times New Roman"/>
                <w:szCs w:val="20"/>
                <w:lang w:eastAsia="zh-CN"/>
              </w:rPr>
            </w:pPr>
            <w:r w:rsidRPr="00FC556D">
              <w:rPr>
                <w:rFonts w:eastAsia="SimSun" w:cs="Times New Roman"/>
                <w:szCs w:val="20"/>
                <w:lang w:eastAsia="zh-CN"/>
              </w:rPr>
              <w:t>4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B146E" w14:textId="77777777" w:rsidR="007F6E63" w:rsidRPr="00FC556D" w:rsidRDefault="007F6E63" w:rsidP="009039F8">
            <w:pPr>
              <w:keepNext/>
              <w:keepLines/>
              <w:jc w:val="center"/>
              <w:rPr>
                <w:rFonts w:eastAsia="SimSun" w:cs="Times New Roman"/>
                <w:szCs w:val="20"/>
                <w:lang w:eastAsia="ko-KR"/>
              </w:rPr>
            </w:pPr>
            <w:r w:rsidRPr="00FC556D">
              <w:rPr>
                <w:rFonts w:eastAsia="SimSun" w:cs="Times New Roman"/>
                <w:szCs w:val="20"/>
                <w:lang w:eastAsia="ko-KR"/>
              </w:rPr>
              <w:t>TDLA30-10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B90CF" w14:textId="77777777" w:rsidR="007F6E63" w:rsidRPr="00FC556D" w:rsidRDefault="007F6E63" w:rsidP="009039F8">
            <w:pPr>
              <w:keepNext/>
              <w:keepLines/>
              <w:jc w:val="center"/>
              <w:rPr>
                <w:rFonts w:eastAsia="SimSun" w:cs="Times New Roman"/>
                <w:szCs w:val="20"/>
                <w:lang w:eastAsia="ko-KR"/>
              </w:rPr>
            </w:pPr>
            <w:r w:rsidRPr="00FC556D">
              <w:rPr>
                <w:rFonts w:eastAsia="SimSun" w:cs="Times New Roman"/>
                <w:szCs w:val="20"/>
                <w:lang w:eastAsia="ko-KR"/>
              </w:rPr>
              <w:t>2x4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F2EA9" w14:textId="77777777" w:rsidR="007F6E63" w:rsidRPr="00FC556D" w:rsidRDefault="007F6E63" w:rsidP="009039F8">
            <w:pPr>
              <w:keepNext/>
              <w:keepLines/>
              <w:jc w:val="center"/>
              <w:rPr>
                <w:rFonts w:eastAsia="SimSun" w:cs="Times New Roman"/>
                <w:szCs w:val="20"/>
                <w:lang w:eastAsia="ko-KR"/>
              </w:rPr>
            </w:pPr>
            <w:r w:rsidRPr="00FC556D">
              <w:rPr>
                <w:rFonts w:eastAsia="SimSun" w:cs="Times New Roman"/>
                <w:szCs w:val="20"/>
                <w:lang w:eastAsia="ko-KR"/>
              </w:rPr>
              <w:t>70</w:t>
            </w:r>
          </w:p>
          <w:p w14:paraId="0FCE04F4" w14:textId="77777777" w:rsidR="007F6E63" w:rsidRPr="00FC556D" w:rsidRDefault="007F6E63" w:rsidP="009039F8">
            <w:pPr>
              <w:keepNext/>
              <w:keepLines/>
              <w:jc w:val="center"/>
              <w:rPr>
                <w:rFonts w:eastAsia="SimSun" w:cs="Times New Roman"/>
                <w:szCs w:val="20"/>
                <w:lang w:eastAsia="ko-KR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0CC45" w14:textId="689B5541" w:rsidR="007F6E63" w:rsidRPr="00FC556D" w:rsidRDefault="007330E8" w:rsidP="009039F8">
            <w:pPr>
              <w:keepNext/>
              <w:keepLines/>
              <w:jc w:val="center"/>
              <w:rPr>
                <w:rFonts w:eastAsia="SimSun" w:cs="Times New Roman"/>
                <w:szCs w:val="20"/>
                <w:lang w:eastAsia="ko-KR"/>
              </w:rPr>
            </w:pPr>
            <w:r w:rsidRPr="007330E8">
              <w:rPr>
                <w:rFonts w:eastAsia="SimSun" w:cs="Times New Roman"/>
                <w:szCs w:val="20"/>
                <w:lang w:eastAsia="ko-KR"/>
              </w:rPr>
              <w:t>-2,8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965C8" w14:textId="77777777" w:rsidR="007F6E63" w:rsidRPr="00FC556D" w:rsidRDefault="007F6E63" w:rsidP="009039F8">
            <w:pPr>
              <w:keepNext/>
              <w:keepLines/>
              <w:jc w:val="center"/>
              <w:rPr>
                <w:rFonts w:eastAsia="SimSun" w:cs="Times New Roman"/>
                <w:szCs w:val="20"/>
                <w:lang w:eastAsia="ko-KR"/>
              </w:rPr>
            </w:pPr>
            <w:r w:rsidRPr="00FC556D">
              <w:rPr>
                <w:rFonts w:eastAsia="SimSun" w:cs="Times New Roman"/>
                <w:szCs w:val="20"/>
                <w:lang w:eastAsia="ko-KR"/>
              </w:rPr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28717" w14:textId="4AE020F2" w:rsidR="007F6E63" w:rsidRPr="00FC556D" w:rsidRDefault="007330E8" w:rsidP="009039F8">
            <w:pPr>
              <w:keepNext/>
              <w:keepLines/>
              <w:jc w:val="center"/>
              <w:rPr>
                <w:rFonts w:eastAsia="SimSun" w:cs="Times New Roman"/>
                <w:szCs w:val="20"/>
                <w:lang w:eastAsia="ko-KR"/>
              </w:rPr>
            </w:pPr>
            <w:r w:rsidRPr="007330E8">
              <w:rPr>
                <w:rFonts w:eastAsia="SimSun" w:cs="Times New Roman"/>
                <w:szCs w:val="20"/>
                <w:lang w:eastAsia="ko-KR"/>
              </w:rPr>
              <w:t>1,03</w:t>
            </w:r>
          </w:p>
        </w:tc>
      </w:tr>
      <w:tr w:rsidR="007F6E63" w:rsidRPr="004D7925" w14:paraId="43B75537" w14:textId="77777777" w:rsidTr="009039F8">
        <w:trPr>
          <w:trHeight w:val="415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76958" w14:textId="77777777" w:rsidR="007F6E63" w:rsidRPr="00FC556D" w:rsidRDefault="007F6E63" w:rsidP="009039F8">
            <w:pPr>
              <w:keepNext/>
              <w:keepLines/>
              <w:jc w:val="center"/>
              <w:rPr>
                <w:rFonts w:eastAsia="SimSun" w:cs="Times New Roman"/>
                <w:szCs w:val="20"/>
                <w:lang w:eastAsia="zh-CN"/>
              </w:rPr>
            </w:pPr>
            <w:r w:rsidRPr="00FC556D">
              <w:rPr>
                <w:rFonts w:eastAsia="SimSun" w:cs="Times New Roman"/>
                <w:szCs w:val="20"/>
                <w:lang w:eastAsia="zh-CN"/>
              </w:rPr>
              <w:t>7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10ED0" w14:textId="77777777" w:rsidR="007F6E63" w:rsidRPr="00FC556D" w:rsidRDefault="007F6E63" w:rsidP="009039F8">
            <w:pPr>
              <w:keepNext/>
              <w:keepLines/>
              <w:jc w:val="center"/>
              <w:rPr>
                <w:rFonts w:eastAsia="SimSun" w:cs="Times New Roman"/>
                <w:szCs w:val="20"/>
                <w:lang w:eastAsia="zh-CN"/>
              </w:rPr>
            </w:pPr>
            <w:r w:rsidRPr="00FC556D">
              <w:rPr>
                <w:rFonts w:eastAsia="SimSun" w:cs="Times New Roman"/>
                <w:szCs w:val="20"/>
                <w:lang w:eastAsia="zh-CN"/>
              </w:rPr>
              <w:t>40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22417" w14:textId="77777777" w:rsidR="007F6E63" w:rsidRPr="00FC556D" w:rsidRDefault="007F6E63" w:rsidP="009039F8">
            <w:pPr>
              <w:keepNext/>
              <w:keepLines/>
              <w:jc w:val="center"/>
              <w:rPr>
                <w:rFonts w:eastAsia="SimSun" w:cs="Times New Roman"/>
                <w:szCs w:val="20"/>
                <w:lang w:eastAsia="ko-KR"/>
              </w:rPr>
            </w:pPr>
            <w:r w:rsidRPr="00FC556D">
              <w:rPr>
                <w:rFonts w:eastAsia="SimSun" w:cs="Times New Roman"/>
                <w:szCs w:val="20"/>
                <w:lang w:eastAsia="ko-KR"/>
              </w:rPr>
              <w:t>30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F8116" w14:textId="77777777" w:rsidR="007F6E63" w:rsidRPr="00FC556D" w:rsidRDefault="007F6E63" w:rsidP="009039F8">
            <w:pPr>
              <w:keepNext/>
              <w:keepLines/>
              <w:jc w:val="center"/>
              <w:rPr>
                <w:rFonts w:eastAsia="SimSun" w:cs="Times New Roman"/>
                <w:szCs w:val="20"/>
                <w:lang w:eastAsia="zh-CN"/>
              </w:rPr>
            </w:pPr>
            <w:r w:rsidRPr="00FC556D">
              <w:rPr>
                <w:rFonts w:eastAsia="SimSun" w:cs="Times New Roman"/>
                <w:szCs w:val="20"/>
                <w:lang w:eastAsia="zh-CN"/>
              </w:rPr>
              <w:t>13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81710" w14:textId="77777777" w:rsidR="007F6E63" w:rsidRPr="00FC556D" w:rsidRDefault="007F6E63" w:rsidP="009039F8">
            <w:pPr>
              <w:keepNext/>
              <w:keepLines/>
              <w:jc w:val="center"/>
              <w:rPr>
                <w:rFonts w:eastAsia="SimSun" w:cs="Times New Roman"/>
                <w:szCs w:val="20"/>
                <w:lang w:eastAsia="ko-KR"/>
              </w:rPr>
            </w:pPr>
            <w:r w:rsidRPr="00FC556D">
              <w:rPr>
                <w:rFonts w:eastAsia="SimSun" w:cs="Times New Roman"/>
                <w:szCs w:val="20"/>
                <w:lang w:eastAsia="ko-KR"/>
              </w:rPr>
              <w:t>TDLA30-10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99435" w14:textId="77777777" w:rsidR="007F6E63" w:rsidRPr="00FC556D" w:rsidRDefault="007F6E63" w:rsidP="009039F8">
            <w:pPr>
              <w:keepNext/>
              <w:keepLines/>
              <w:jc w:val="center"/>
              <w:rPr>
                <w:rFonts w:eastAsia="SimSun" w:cs="Times New Roman"/>
                <w:szCs w:val="20"/>
                <w:lang w:eastAsia="ko-KR"/>
              </w:rPr>
            </w:pPr>
            <w:r w:rsidRPr="00FC556D">
              <w:rPr>
                <w:rFonts w:eastAsia="SimSun" w:cs="Times New Roman"/>
                <w:szCs w:val="20"/>
                <w:lang w:eastAsia="ko-KR"/>
              </w:rPr>
              <w:t>2x2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79576" w14:textId="77777777" w:rsidR="007F6E63" w:rsidRPr="00FC556D" w:rsidRDefault="007F6E63" w:rsidP="009039F8">
            <w:pPr>
              <w:keepNext/>
              <w:keepLines/>
              <w:jc w:val="center"/>
              <w:rPr>
                <w:rFonts w:eastAsia="SimSun" w:cs="Times New Roman"/>
                <w:szCs w:val="20"/>
                <w:lang w:eastAsia="ko-KR"/>
              </w:rPr>
            </w:pPr>
            <w:r w:rsidRPr="00FC556D">
              <w:rPr>
                <w:rFonts w:eastAsia="SimSun" w:cs="Times New Roman"/>
                <w:szCs w:val="20"/>
                <w:lang w:eastAsia="ko-KR"/>
              </w:rPr>
              <w:t>70</w:t>
            </w:r>
          </w:p>
          <w:p w14:paraId="59ADB266" w14:textId="77777777" w:rsidR="007F6E63" w:rsidRPr="00FC556D" w:rsidRDefault="007F6E63" w:rsidP="009039F8">
            <w:pPr>
              <w:keepNext/>
              <w:keepLines/>
              <w:jc w:val="center"/>
              <w:rPr>
                <w:rFonts w:eastAsia="SimSun" w:cs="Times New Roman"/>
                <w:szCs w:val="20"/>
                <w:lang w:eastAsia="ko-KR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1C77F" w14:textId="515A2FFD" w:rsidR="007F6E63" w:rsidRPr="00FC556D" w:rsidRDefault="007330E8" w:rsidP="009039F8">
            <w:pPr>
              <w:keepNext/>
              <w:keepLines/>
              <w:jc w:val="center"/>
              <w:rPr>
                <w:rFonts w:eastAsia="SimSun" w:cs="Times New Roman"/>
                <w:szCs w:val="20"/>
                <w:lang w:eastAsia="ko-KR"/>
              </w:rPr>
            </w:pPr>
            <w:r w:rsidRPr="007330E8">
              <w:rPr>
                <w:rFonts w:eastAsia="SimSun" w:cs="Times New Roman"/>
                <w:szCs w:val="20"/>
                <w:lang w:eastAsia="ko-KR"/>
              </w:rPr>
              <w:t>7,17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F482D" w14:textId="77777777" w:rsidR="007F6E63" w:rsidRPr="00FC556D" w:rsidRDefault="007F6E63" w:rsidP="009039F8">
            <w:pPr>
              <w:keepNext/>
              <w:keepLines/>
              <w:jc w:val="center"/>
              <w:rPr>
                <w:rFonts w:eastAsia="SimSun" w:cs="Times New Roman"/>
                <w:szCs w:val="20"/>
                <w:lang w:eastAsia="ko-KR"/>
              </w:rPr>
            </w:pPr>
            <w:r w:rsidRPr="00FC556D">
              <w:rPr>
                <w:rFonts w:eastAsia="SimSun" w:cs="Times New Roman"/>
                <w:szCs w:val="20"/>
                <w:lang w:eastAsia="ko-KR"/>
              </w:rPr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0B5B3" w14:textId="58DD9342" w:rsidR="007F6E63" w:rsidRPr="00FC556D" w:rsidRDefault="007330E8" w:rsidP="009039F8">
            <w:pPr>
              <w:keepNext/>
              <w:keepLines/>
              <w:jc w:val="center"/>
              <w:rPr>
                <w:rFonts w:eastAsia="SimSun" w:cs="Times New Roman"/>
                <w:szCs w:val="20"/>
                <w:lang w:eastAsia="ko-KR"/>
              </w:rPr>
            </w:pPr>
            <w:r w:rsidRPr="007330E8">
              <w:rPr>
                <w:rFonts w:eastAsia="SimSun" w:cs="Times New Roman"/>
                <w:szCs w:val="20"/>
                <w:lang w:eastAsia="ko-KR"/>
              </w:rPr>
              <w:t>13,2</w:t>
            </w:r>
          </w:p>
        </w:tc>
      </w:tr>
      <w:tr w:rsidR="007F6E63" w:rsidRPr="004D7925" w14:paraId="31E609D6" w14:textId="77777777" w:rsidTr="009039F8">
        <w:trPr>
          <w:trHeight w:val="415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CF9DE" w14:textId="77777777" w:rsidR="007F6E63" w:rsidRPr="00FC556D" w:rsidRDefault="007F6E63" w:rsidP="009039F8">
            <w:pPr>
              <w:keepNext/>
              <w:keepLines/>
              <w:jc w:val="center"/>
              <w:rPr>
                <w:rFonts w:eastAsia="SimSun" w:cs="Times New Roman"/>
                <w:szCs w:val="20"/>
                <w:lang w:eastAsia="zh-CN"/>
              </w:rPr>
            </w:pPr>
            <w:r w:rsidRPr="00FC556D">
              <w:rPr>
                <w:rFonts w:eastAsia="SimSun" w:cs="Times New Roman"/>
                <w:szCs w:val="20"/>
                <w:lang w:eastAsia="zh-CN"/>
              </w:rPr>
              <w:t>8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AA028" w14:textId="77777777" w:rsidR="007F6E63" w:rsidRPr="00FC556D" w:rsidRDefault="007F6E63" w:rsidP="009039F8">
            <w:pPr>
              <w:keepNext/>
              <w:keepLines/>
              <w:jc w:val="center"/>
              <w:rPr>
                <w:rFonts w:eastAsia="SimSun" w:cs="Times New Roman"/>
                <w:szCs w:val="20"/>
                <w:lang w:eastAsia="zh-CN"/>
              </w:rPr>
            </w:pPr>
            <w:r w:rsidRPr="00FC556D">
              <w:rPr>
                <w:rFonts w:eastAsia="SimSun" w:cs="Times New Roman"/>
                <w:szCs w:val="20"/>
                <w:lang w:eastAsia="zh-CN"/>
              </w:rPr>
              <w:t>40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EBE3A" w14:textId="77777777" w:rsidR="007F6E63" w:rsidRPr="00FC556D" w:rsidRDefault="007F6E63" w:rsidP="009039F8">
            <w:pPr>
              <w:keepNext/>
              <w:keepLines/>
              <w:jc w:val="center"/>
              <w:rPr>
                <w:rFonts w:eastAsia="SimSun" w:cs="Times New Roman"/>
                <w:szCs w:val="20"/>
                <w:lang w:eastAsia="ko-KR"/>
              </w:rPr>
            </w:pPr>
            <w:r w:rsidRPr="00FC556D">
              <w:rPr>
                <w:rFonts w:eastAsia="SimSun" w:cs="Times New Roman"/>
                <w:szCs w:val="20"/>
                <w:lang w:eastAsia="ko-KR"/>
              </w:rPr>
              <w:t>30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48A8B" w14:textId="77777777" w:rsidR="007F6E63" w:rsidRPr="00FC556D" w:rsidRDefault="007F6E63" w:rsidP="009039F8">
            <w:pPr>
              <w:keepNext/>
              <w:keepLines/>
              <w:jc w:val="center"/>
              <w:rPr>
                <w:rFonts w:eastAsia="SimSun" w:cs="Times New Roman"/>
                <w:szCs w:val="20"/>
                <w:lang w:eastAsia="zh-CN"/>
              </w:rPr>
            </w:pPr>
            <w:r w:rsidRPr="00FC556D">
              <w:rPr>
                <w:rFonts w:eastAsia="SimSun" w:cs="Times New Roman"/>
                <w:szCs w:val="20"/>
                <w:lang w:eastAsia="zh-CN"/>
              </w:rPr>
              <w:t>13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3CE50" w14:textId="77777777" w:rsidR="007F6E63" w:rsidRPr="00FC556D" w:rsidRDefault="007F6E63" w:rsidP="009039F8">
            <w:pPr>
              <w:keepNext/>
              <w:keepLines/>
              <w:jc w:val="center"/>
              <w:rPr>
                <w:rFonts w:eastAsia="SimSun" w:cs="Times New Roman"/>
                <w:szCs w:val="20"/>
                <w:lang w:eastAsia="ko-KR"/>
              </w:rPr>
            </w:pPr>
            <w:r w:rsidRPr="00FC556D">
              <w:rPr>
                <w:rFonts w:eastAsia="SimSun" w:cs="Times New Roman"/>
                <w:szCs w:val="20"/>
                <w:lang w:eastAsia="ko-KR"/>
              </w:rPr>
              <w:t>TDLA30-10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A868" w14:textId="77777777" w:rsidR="007F6E63" w:rsidRPr="00FC556D" w:rsidRDefault="007F6E63" w:rsidP="009039F8">
            <w:pPr>
              <w:keepNext/>
              <w:keepLines/>
              <w:jc w:val="center"/>
              <w:rPr>
                <w:rFonts w:eastAsia="SimSun" w:cs="Times New Roman"/>
                <w:szCs w:val="20"/>
                <w:lang w:eastAsia="ko-KR"/>
              </w:rPr>
            </w:pPr>
            <w:r w:rsidRPr="00FC556D">
              <w:rPr>
                <w:rFonts w:eastAsia="SimSun" w:cs="Times New Roman"/>
                <w:szCs w:val="20"/>
                <w:lang w:eastAsia="ko-KR"/>
              </w:rPr>
              <w:t>2x4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F7359" w14:textId="77777777" w:rsidR="007F6E63" w:rsidRPr="00FC556D" w:rsidRDefault="007F6E63" w:rsidP="009039F8">
            <w:pPr>
              <w:keepNext/>
              <w:keepLines/>
              <w:jc w:val="center"/>
              <w:rPr>
                <w:rFonts w:eastAsia="SimSun" w:cs="Times New Roman"/>
                <w:szCs w:val="20"/>
                <w:lang w:eastAsia="ko-KR"/>
              </w:rPr>
            </w:pPr>
            <w:r w:rsidRPr="00FC556D">
              <w:rPr>
                <w:rFonts w:eastAsia="SimSun" w:cs="Times New Roman"/>
                <w:szCs w:val="20"/>
                <w:lang w:eastAsia="ko-KR"/>
              </w:rPr>
              <w:t>70</w:t>
            </w:r>
          </w:p>
          <w:p w14:paraId="026907CF" w14:textId="77777777" w:rsidR="007F6E63" w:rsidRPr="00FC556D" w:rsidRDefault="007F6E63" w:rsidP="009039F8">
            <w:pPr>
              <w:keepNext/>
              <w:keepLines/>
              <w:jc w:val="center"/>
              <w:rPr>
                <w:rFonts w:eastAsia="SimSun" w:cs="Times New Roman"/>
                <w:szCs w:val="20"/>
                <w:lang w:eastAsia="ko-KR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D47F3" w14:textId="6AC6CBD5" w:rsidR="007F6E63" w:rsidRPr="00FC556D" w:rsidRDefault="007330E8" w:rsidP="009039F8">
            <w:pPr>
              <w:keepNext/>
              <w:keepLines/>
              <w:jc w:val="center"/>
              <w:rPr>
                <w:rFonts w:eastAsia="SimSun" w:cs="Times New Roman"/>
                <w:szCs w:val="20"/>
                <w:lang w:eastAsia="ko-KR"/>
              </w:rPr>
            </w:pPr>
            <w:r w:rsidRPr="007330E8">
              <w:rPr>
                <w:rFonts w:eastAsia="SimSun" w:cs="Times New Roman"/>
                <w:szCs w:val="20"/>
                <w:lang w:eastAsia="ko-KR"/>
              </w:rPr>
              <w:t>3,98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DEE27" w14:textId="77777777" w:rsidR="007F6E63" w:rsidRPr="00FC556D" w:rsidRDefault="007F6E63" w:rsidP="009039F8">
            <w:pPr>
              <w:keepNext/>
              <w:keepLines/>
              <w:jc w:val="center"/>
              <w:rPr>
                <w:rFonts w:eastAsia="SimSun" w:cs="Times New Roman"/>
                <w:szCs w:val="20"/>
                <w:lang w:eastAsia="ko-KR"/>
              </w:rPr>
            </w:pPr>
            <w:r w:rsidRPr="00FC556D">
              <w:rPr>
                <w:rFonts w:eastAsia="SimSun" w:cs="Times New Roman"/>
                <w:szCs w:val="20"/>
                <w:lang w:eastAsia="ko-KR"/>
              </w:rPr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6137B" w14:textId="0EE0F750" w:rsidR="007F6E63" w:rsidRPr="00FC556D" w:rsidRDefault="007330E8" w:rsidP="009039F8">
            <w:pPr>
              <w:keepNext/>
              <w:keepLines/>
              <w:jc w:val="center"/>
              <w:rPr>
                <w:rFonts w:eastAsia="SimSun" w:cs="Times New Roman"/>
                <w:szCs w:val="20"/>
                <w:lang w:eastAsia="ko-KR"/>
              </w:rPr>
            </w:pPr>
            <w:r w:rsidRPr="007330E8">
              <w:rPr>
                <w:rFonts w:eastAsia="SimSun" w:cs="Times New Roman"/>
                <w:szCs w:val="20"/>
                <w:lang w:eastAsia="ko-KR"/>
              </w:rPr>
              <w:t>8,18</w:t>
            </w:r>
          </w:p>
        </w:tc>
      </w:tr>
      <w:tr w:rsidR="007F6E63" w:rsidRPr="004D7925" w14:paraId="6021BD21" w14:textId="77777777" w:rsidTr="009039F8">
        <w:trPr>
          <w:trHeight w:val="415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41A67" w14:textId="77777777" w:rsidR="007F6E63" w:rsidRPr="00FC556D" w:rsidRDefault="007F6E63" w:rsidP="009039F8">
            <w:pPr>
              <w:keepNext/>
              <w:keepLines/>
              <w:jc w:val="center"/>
              <w:rPr>
                <w:rFonts w:eastAsia="SimSun" w:cs="Times New Roman"/>
                <w:szCs w:val="20"/>
                <w:lang w:eastAsia="zh-CN"/>
              </w:rPr>
            </w:pPr>
            <w:r w:rsidRPr="00FC556D">
              <w:rPr>
                <w:rFonts w:eastAsia="SimSun" w:cs="Times New Roman"/>
                <w:szCs w:val="20"/>
                <w:lang w:eastAsia="zh-CN"/>
              </w:rPr>
              <w:t>9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5BC14" w14:textId="77777777" w:rsidR="007F6E63" w:rsidRPr="00FC556D" w:rsidRDefault="007F6E63" w:rsidP="009039F8">
            <w:pPr>
              <w:keepNext/>
              <w:keepLines/>
              <w:jc w:val="center"/>
              <w:rPr>
                <w:rFonts w:eastAsia="SimSun" w:cs="Times New Roman"/>
                <w:szCs w:val="20"/>
                <w:lang w:eastAsia="zh-CN"/>
              </w:rPr>
            </w:pPr>
            <w:r w:rsidRPr="00FC556D">
              <w:rPr>
                <w:rFonts w:eastAsia="SimSun" w:cs="Times New Roman"/>
                <w:szCs w:val="20"/>
                <w:lang w:eastAsia="ko-KR"/>
              </w:rPr>
              <w:t>100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D433A" w14:textId="77777777" w:rsidR="007F6E63" w:rsidRPr="00FC556D" w:rsidRDefault="007F6E63" w:rsidP="009039F8">
            <w:pPr>
              <w:keepNext/>
              <w:keepLines/>
              <w:jc w:val="center"/>
              <w:rPr>
                <w:rFonts w:eastAsia="SimSun" w:cs="Times New Roman"/>
                <w:szCs w:val="20"/>
                <w:lang w:eastAsia="ko-KR"/>
              </w:rPr>
            </w:pPr>
            <w:r w:rsidRPr="00FC556D">
              <w:rPr>
                <w:rFonts w:eastAsia="SimSun" w:cs="Times New Roman"/>
                <w:szCs w:val="20"/>
                <w:lang w:eastAsia="zh-CN"/>
              </w:rPr>
              <w:t>120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8DA7E" w14:textId="77777777" w:rsidR="007F6E63" w:rsidRPr="00FC556D" w:rsidRDefault="007F6E63" w:rsidP="009039F8">
            <w:pPr>
              <w:keepNext/>
              <w:keepLines/>
              <w:jc w:val="center"/>
              <w:rPr>
                <w:rFonts w:eastAsia="SimSun" w:cs="Times New Roman"/>
                <w:szCs w:val="20"/>
                <w:lang w:eastAsia="zh-CN"/>
              </w:rPr>
            </w:pPr>
            <w:r w:rsidRPr="00FC556D">
              <w:rPr>
                <w:rFonts w:eastAsia="SimSun" w:cs="Times New Roman"/>
                <w:szCs w:val="20"/>
                <w:lang w:eastAsia="zh-CN"/>
              </w:rPr>
              <w:t>4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2E61F" w14:textId="77777777" w:rsidR="007F6E63" w:rsidRPr="00FC556D" w:rsidRDefault="007F6E63" w:rsidP="009039F8">
            <w:pPr>
              <w:keepNext/>
              <w:keepLines/>
              <w:jc w:val="center"/>
              <w:rPr>
                <w:rFonts w:eastAsia="SimSun" w:cs="Times New Roman"/>
                <w:szCs w:val="20"/>
                <w:lang w:eastAsia="ko-KR"/>
              </w:rPr>
            </w:pPr>
            <w:r w:rsidRPr="00FC556D">
              <w:rPr>
                <w:rFonts w:eastAsia="SimSun" w:cs="Times New Roman"/>
                <w:szCs w:val="20"/>
                <w:lang w:eastAsia="ko-KR"/>
              </w:rPr>
              <w:t>TDLA30-75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2FEA4" w14:textId="77777777" w:rsidR="007F6E63" w:rsidRPr="00FC556D" w:rsidRDefault="007F6E63" w:rsidP="009039F8">
            <w:pPr>
              <w:keepNext/>
              <w:keepLines/>
              <w:jc w:val="center"/>
              <w:rPr>
                <w:rFonts w:eastAsia="SimSun" w:cs="Times New Roman"/>
                <w:szCs w:val="20"/>
                <w:lang w:eastAsia="ko-KR"/>
              </w:rPr>
            </w:pPr>
            <w:r w:rsidRPr="00FC556D">
              <w:rPr>
                <w:rFonts w:eastAsia="SimSun" w:cs="Times New Roman"/>
                <w:szCs w:val="20"/>
                <w:lang w:eastAsia="ko-KR"/>
              </w:rPr>
              <w:t>2x2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FA914" w14:textId="77777777" w:rsidR="007F6E63" w:rsidRPr="00FC556D" w:rsidRDefault="007F6E63" w:rsidP="009039F8">
            <w:pPr>
              <w:keepNext/>
              <w:keepLines/>
              <w:jc w:val="center"/>
              <w:rPr>
                <w:rFonts w:eastAsia="SimSun" w:cs="Times New Roman"/>
                <w:szCs w:val="20"/>
                <w:lang w:eastAsia="ko-KR"/>
              </w:rPr>
            </w:pPr>
            <w:r w:rsidRPr="00FC556D">
              <w:rPr>
                <w:rFonts w:eastAsia="SimSun" w:cs="Times New Roman"/>
                <w:szCs w:val="20"/>
                <w:lang w:eastAsia="ko-KR"/>
              </w:rPr>
              <w:t>70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63363" w14:textId="5592E873" w:rsidR="007F6E63" w:rsidRPr="00FC556D" w:rsidRDefault="007330E8" w:rsidP="009039F8">
            <w:pPr>
              <w:keepNext/>
              <w:keepLines/>
              <w:jc w:val="center"/>
              <w:rPr>
                <w:rFonts w:eastAsia="SimSun" w:cs="Times New Roman"/>
                <w:szCs w:val="20"/>
                <w:lang w:eastAsia="ko-KR"/>
              </w:rPr>
            </w:pPr>
            <w:r w:rsidRPr="007330E8">
              <w:rPr>
                <w:rFonts w:eastAsia="SimSun" w:cs="Times New Roman"/>
                <w:szCs w:val="20"/>
                <w:lang w:eastAsia="ko-KR"/>
              </w:rPr>
              <w:t>-0,71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E55F9" w14:textId="77777777" w:rsidR="007F6E63" w:rsidRPr="00FC556D" w:rsidRDefault="007F6E63" w:rsidP="009039F8">
            <w:pPr>
              <w:keepNext/>
              <w:keepLines/>
              <w:jc w:val="center"/>
              <w:rPr>
                <w:rFonts w:eastAsia="SimSun" w:cs="Times New Roman"/>
                <w:szCs w:val="20"/>
                <w:lang w:eastAsia="ko-KR"/>
              </w:rPr>
            </w:pPr>
            <w:r w:rsidRPr="00FC556D">
              <w:rPr>
                <w:rFonts w:eastAsia="SimSun" w:cs="Times New Roman"/>
                <w:szCs w:val="20"/>
                <w:lang w:eastAsia="ko-KR"/>
              </w:rPr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518B5" w14:textId="60425A4E" w:rsidR="007F6E63" w:rsidRPr="00FC556D" w:rsidRDefault="007330E8" w:rsidP="009039F8">
            <w:pPr>
              <w:keepNext/>
              <w:keepLines/>
              <w:jc w:val="center"/>
              <w:rPr>
                <w:rFonts w:eastAsia="SimSun" w:cs="Times New Roman"/>
                <w:szCs w:val="20"/>
                <w:lang w:eastAsia="ko-KR"/>
              </w:rPr>
            </w:pPr>
            <w:r w:rsidRPr="007330E8">
              <w:rPr>
                <w:rFonts w:eastAsia="SimSun" w:cs="Times New Roman"/>
                <w:szCs w:val="20"/>
                <w:lang w:eastAsia="ko-KR"/>
              </w:rPr>
              <w:t>3,32</w:t>
            </w:r>
          </w:p>
        </w:tc>
      </w:tr>
    </w:tbl>
    <w:p w14:paraId="64896C0B" w14:textId="77777777" w:rsidR="0052214E" w:rsidRDefault="0052214E" w:rsidP="00C54AEA">
      <w:pPr>
        <w:rPr>
          <w:lang w:val="en-GB"/>
        </w:rPr>
      </w:pPr>
    </w:p>
    <w:p w14:paraId="6BE23365" w14:textId="1CB51352" w:rsidR="00325B05" w:rsidRDefault="00233DCE" w:rsidP="007F571D">
      <w:pPr>
        <w:pStyle w:val="RAN4H2"/>
        <w:rPr>
          <w:lang w:val="en-GB"/>
        </w:rPr>
      </w:pPr>
      <w:r>
        <w:rPr>
          <w:lang w:val="en-GB"/>
        </w:rPr>
        <w:lastRenderedPageBreak/>
        <w:t>PDCCH Simulation</w:t>
      </w:r>
      <w:r w:rsidR="0038766D">
        <w:rPr>
          <w:lang w:val="en-GB"/>
        </w:rPr>
        <w:t xml:space="preserve"> without Impairments</w:t>
      </w:r>
    </w:p>
    <w:p w14:paraId="53378B68" w14:textId="5A73E940" w:rsidR="00123730" w:rsidRPr="00123730" w:rsidRDefault="00123730" w:rsidP="00123730">
      <w:pPr>
        <w:rPr>
          <w:lang w:val="en-GB"/>
        </w:rPr>
      </w:pPr>
      <w:r>
        <w:rPr>
          <w:lang w:val="en-GB"/>
        </w:rPr>
        <w:t xml:space="preserve">The simulation results on NCR-MT PDCCH without impairments </w:t>
      </w:r>
      <w:r w:rsidR="003836CD">
        <w:rPr>
          <w:lang w:val="en-GB"/>
        </w:rPr>
        <w:t>is shown in</w:t>
      </w:r>
      <w:r w:rsidR="003438B5">
        <w:rPr>
          <w:lang w:val="en-GB"/>
        </w:rPr>
        <w:t xml:space="preserve"> </w:t>
      </w:r>
      <w:r w:rsidR="003438B5">
        <w:rPr>
          <w:lang w:val="en-GB"/>
        </w:rPr>
        <w:fldChar w:fldCharType="begin"/>
      </w:r>
      <w:r w:rsidR="003438B5">
        <w:rPr>
          <w:lang w:val="en-GB"/>
        </w:rPr>
        <w:instrText xml:space="preserve"> REF _Ref158631063 \h </w:instrText>
      </w:r>
      <w:r w:rsidR="003438B5">
        <w:rPr>
          <w:lang w:val="en-GB"/>
        </w:rPr>
      </w:r>
      <w:r w:rsidR="003438B5">
        <w:rPr>
          <w:lang w:val="en-GB"/>
        </w:rPr>
        <w:fldChar w:fldCharType="separate"/>
      </w:r>
      <w:r w:rsidR="003438B5">
        <w:t xml:space="preserve">Table </w:t>
      </w:r>
      <w:r w:rsidR="003438B5">
        <w:rPr>
          <w:noProof/>
        </w:rPr>
        <w:t>3</w:t>
      </w:r>
      <w:r w:rsidR="003438B5">
        <w:rPr>
          <w:lang w:val="en-GB"/>
        </w:rPr>
        <w:fldChar w:fldCharType="end"/>
      </w:r>
      <w:r w:rsidR="003438B5">
        <w:rPr>
          <w:lang w:val="en-GB"/>
        </w:rPr>
        <w:t xml:space="preserve"> below:</w:t>
      </w:r>
    </w:p>
    <w:p w14:paraId="7311B08E" w14:textId="77B63363" w:rsidR="003836CD" w:rsidRDefault="003836CD" w:rsidP="003836CD">
      <w:pPr>
        <w:pStyle w:val="Caption"/>
        <w:keepNext/>
      </w:pPr>
      <w:bookmarkStart w:id="10" w:name="_Ref158631063"/>
      <w:r>
        <w:t xml:space="preserve">Table </w:t>
      </w:r>
      <w:r w:rsidR="007C30F6">
        <w:fldChar w:fldCharType="begin"/>
      </w:r>
      <w:r w:rsidR="007C30F6">
        <w:instrText xml:space="preserve"> SEQ Table \* ARABIC </w:instrText>
      </w:r>
      <w:r w:rsidR="007C30F6">
        <w:fldChar w:fldCharType="separate"/>
      </w:r>
      <w:r w:rsidR="00692657">
        <w:rPr>
          <w:noProof/>
        </w:rPr>
        <w:t>3</w:t>
      </w:r>
      <w:r w:rsidR="007C30F6">
        <w:rPr>
          <w:noProof/>
        </w:rPr>
        <w:fldChar w:fldCharType="end"/>
      </w:r>
      <w:bookmarkEnd w:id="10"/>
      <w:r>
        <w:t>. Simulation Results on PDCCH without impairments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253"/>
        <w:gridCol w:w="1238"/>
        <w:gridCol w:w="1134"/>
        <w:gridCol w:w="1276"/>
        <w:gridCol w:w="1331"/>
        <w:gridCol w:w="1276"/>
        <w:gridCol w:w="567"/>
        <w:gridCol w:w="636"/>
      </w:tblGrid>
      <w:tr w:rsidR="00C81FD5" w:rsidRPr="00E95968" w14:paraId="44E1E5C5" w14:textId="77777777" w:rsidTr="001A1910">
        <w:trPr>
          <w:trHeight w:val="420"/>
          <w:jc w:val="center"/>
        </w:trPr>
        <w:tc>
          <w:tcPr>
            <w:tcW w:w="1253" w:type="dxa"/>
            <w:vMerge w:val="restart"/>
            <w:hideMark/>
          </w:tcPr>
          <w:p w14:paraId="77778983" w14:textId="5FACFDA8" w:rsidR="00C81FD5" w:rsidRPr="00E95968" w:rsidRDefault="002E5379" w:rsidP="00A4674B">
            <w:pPr>
              <w:jc w:val="center"/>
            </w:pPr>
            <w:bookmarkStart w:id="11" w:name="_Hlk158498743"/>
            <w:r w:rsidRPr="002E5379">
              <w:t>Bandwidth (MHz)/ SCS (kHz)</w:t>
            </w:r>
          </w:p>
        </w:tc>
        <w:tc>
          <w:tcPr>
            <w:tcW w:w="1238" w:type="dxa"/>
            <w:vMerge w:val="restart"/>
            <w:hideMark/>
          </w:tcPr>
          <w:p w14:paraId="3FE3684B" w14:textId="77777777" w:rsidR="00C81FD5" w:rsidRPr="00E95968" w:rsidRDefault="00C81FD5" w:rsidP="00A4674B">
            <w:pPr>
              <w:jc w:val="center"/>
            </w:pPr>
            <w:r w:rsidRPr="00E95968">
              <w:t>CORESET RB</w:t>
            </w:r>
          </w:p>
        </w:tc>
        <w:tc>
          <w:tcPr>
            <w:tcW w:w="1134" w:type="dxa"/>
            <w:vMerge w:val="restart"/>
            <w:hideMark/>
          </w:tcPr>
          <w:p w14:paraId="1224C8E9" w14:textId="77777777" w:rsidR="00C81FD5" w:rsidRPr="00E95968" w:rsidRDefault="00C81FD5" w:rsidP="00A4674B">
            <w:pPr>
              <w:jc w:val="center"/>
            </w:pPr>
            <w:r w:rsidRPr="00E95968">
              <w:t>CORESET duration</w:t>
            </w:r>
          </w:p>
        </w:tc>
        <w:tc>
          <w:tcPr>
            <w:tcW w:w="1276" w:type="dxa"/>
            <w:vMerge w:val="restart"/>
            <w:hideMark/>
          </w:tcPr>
          <w:p w14:paraId="283C46F2" w14:textId="77777777" w:rsidR="00C81FD5" w:rsidRPr="00E95968" w:rsidRDefault="00C81FD5" w:rsidP="00A4674B">
            <w:pPr>
              <w:jc w:val="center"/>
            </w:pPr>
            <w:r w:rsidRPr="00E95968">
              <w:t>Aggregation level</w:t>
            </w:r>
          </w:p>
        </w:tc>
        <w:tc>
          <w:tcPr>
            <w:tcW w:w="1331" w:type="dxa"/>
            <w:vMerge w:val="restart"/>
            <w:hideMark/>
          </w:tcPr>
          <w:p w14:paraId="2B7A8383" w14:textId="77777777" w:rsidR="00C81FD5" w:rsidRPr="00E95968" w:rsidRDefault="00C81FD5" w:rsidP="00A4674B">
            <w:pPr>
              <w:jc w:val="center"/>
            </w:pPr>
            <w:r w:rsidRPr="00E95968">
              <w:t>Antenna</w:t>
            </w:r>
            <w:r w:rsidRPr="00E95968">
              <w:br/>
              <w:t>configuration and</w:t>
            </w:r>
            <w:r w:rsidRPr="00E95968">
              <w:br/>
              <w:t>correlation Matrix</w:t>
            </w:r>
          </w:p>
        </w:tc>
        <w:tc>
          <w:tcPr>
            <w:tcW w:w="1276" w:type="dxa"/>
            <w:vMerge w:val="restart"/>
            <w:hideMark/>
          </w:tcPr>
          <w:p w14:paraId="16140B04" w14:textId="77777777" w:rsidR="00C81FD5" w:rsidRPr="00E95968" w:rsidRDefault="00C81FD5" w:rsidP="00A4674B">
            <w:pPr>
              <w:jc w:val="center"/>
            </w:pPr>
            <w:r w:rsidRPr="00E95968">
              <w:t>Propagation condition</w:t>
            </w:r>
          </w:p>
        </w:tc>
        <w:tc>
          <w:tcPr>
            <w:tcW w:w="1203" w:type="dxa"/>
            <w:gridSpan w:val="2"/>
            <w:hideMark/>
          </w:tcPr>
          <w:p w14:paraId="00B1ED1B" w14:textId="1E30AF79" w:rsidR="00C81FD5" w:rsidRPr="00E95968" w:rsidRDefault="00C81FD5" w:rsidP="00A4674B">
            <w:pPr>
              <w:jc w:val="center"/>
            </w:pPr>
            <w:r w:rsidRPr="000809AA">
              <w:t>Reference Values</w:t>
            </w:r>
          </w:p>
        </w:tc>
      </w:tr>
      <w:tr w:rsidR="00C81FD5" w:rsidRPr="00E95968" w14:paraId="5310F1B3" w14:textId="77777777" w:rsidTr="001A1910">
        <w:trPr>
          <w:trHeight w:val="560"/>
          <w:jc w:val="center"/>
        </w:trPr>
        <w:tc>
          <w:tcPr>
            <w:tcW w:w="1253" w:type="dxa"/>
            <w:vMerge/>
            <w:hideMark/>
          </w:tcPr>
          <w:p w14:paraId="7CCEC2F8" w14:textId="77777777" w:rsidR="00C81FD5" w:rsidRPr="00E95968" w:rsidRDefault="00C81FD5" w:rsidP="00A4674B">
            <w:pPr>
              <w:jc w:val="center"/>
            </w:pPr>
          </w:p>
        </w:tc>
        <w:tc>
          <w:tcPr>
            <w:tcW w:w="1238" w:type="dxa"/>
            <w:vMerge/>
            <w:hideMark/>
          </w:tcPr>
          <w:p w14:paraId="231AADBD" w14:textId="77777777" w:rsidR="00C81FD5" w:rsidRPr="00E95968" w:rsidRDefault="00C81FD5" w:rsidP="00A4674B">
            <w:pPr>
              <w:jc w:val="center"/>
            </w:pPr>
          </w:p>
        </w:tc>
        <w:tc>
          <w:tcPr>
            <w:tcW w:w="1134" w:type="dxa"/>
            <w:vMerge/>
            <w:hideMark/>
          </w:tcPr>
          <w:p w14:paraId="5187F90F" w14:textId="77777777" w:rsidR="00C81FD5" w:rsidRPr="00E95968" w:rsidRDefault="00C81FD5" w:rsidP="00A4674B">
            <w:pPr>
              <w:jc w:val="center"/>
            </w:pPr>
          </w:p>
        </w:tc>
        <w:tc>
          <w:tcPr>
            <w:tcW w:w="1276" w:type="dxa"/>
            <w:vMerge/>
            <w:hideMark/>
          </w:tcPr>
          <w:p w14:paraId="686AA6A3" w14:textId="77777777" w:rsidR="00C81FD5" w:rsidRPr="00E95968" w:rsidRDefault="00C81FD5" w:rsidP="00A4674B">
            <w:pPr>
              <w:jc w:val="center"/>
            </w:pPr>
          </w:p>
        </w:tc>
        <w:tc>
          <w:tcPr>
            <w:tcW w:w="1331" w:type="dxa"/>
            <w:vMerge/>
            <w:hideMark/>
          </w:tcPr>
          <w:p w14:paraId="5E87B486" w14:textId="77777777" w:rsidR="00C81FD5" w:rsidRPr="00E95968" w:rsidRDefault="00C81FD5" w:rsidP="00A4674B">
            <w:pPr>
              <w:jc w:val="center"/>
            </w:pPr>
          </w:p>
        </w:tc>
        <w:tc>
          <w:tcPr>
            <w:tcW w:w="1276" w:type="dxa"/>
            <w:vMerge/>
            <w:hideMark/>
          </w:tcPr>
          <w:p w14:paraId="17255572" w14:textId="77777777" w:rsidR="00C81FD5" w:rsidRPr="00E95968" w:rsidRDefault="00C81FD5" w:rsidP="00A4674B">
            <w:pPr>
              <w:jc w:val="center"/>
            </w:pPr>
          </w:p>
        </w:tc>
        <w:tc>
          <w:tcPr>
            <w:tcW w:w="567" w:type="dxa"/>
            <w:hideMark/>
          </w:tcPr>
          <w:p w14:paraId="0E4BA4F3" w14:textId="120F408B" w:rsidR="00C81FD5" w:rsidRPr="00E95968" w:rsidRDefault="00C81FD5" w:rsidP="00A4674B">
            <w:pPr>
              <w:jc w:val="center"/>
            </w:pPr>
            <w:r w:rsidRPr="00E95968">
              <w:t>Pm-</w:t>
            </w:r>
            <w:proofErr w:type="spellStart"/>
            <w:r w:rsidRPr="00E95968">
              <w:t>dsg</w:t>
            </w:r>
            <w:proofErr w:type="spellEnd"/>
            <w:r w:rsidRPr="00E95968">
              <w:t xml:space="preserve"> (%)</w:t>
            </w:r>
          </w:p>
        </w:tc>
        <w:tc>
          <w:tcPr>
            <w:tcW w:w="636" w:type="dxa"/>
            <w:noWrap/>
            <w:hideMark/>
          </w:tcPr>
          <w:p w14:paraId="4635978D" w14:textId="591EDD1F" w:rsidR="00C81FD5" w:rsidRPr="00E95968" w:rsidRDefault="00C81FD5" w:rsidP="00A4674B">
            <w:pPr>
              <w:jc w:val="center"/>
            </w:pPr>
            <w:r>
              <w:t>SNR (dB)</w:t>
            </w:r>
          </w:p>
          <w:p w14:paraId="2749BE29" w14:textId="7BE6C82E" w:rsidR="00C81FD5" w:rsidRPr="00E95968" w:rsidRDefault="00C81FD5" w:rsidP="00A4674B">
            <w:pPr>
              <w:jc w:val="center"/>
            </w:pPr>
          </w:p>
        </w:tc>
      </w:tr>
      <w:tr w:rsidR="00C81FD5" w:rsidRPr="00E95968" w14:paraId="237888F2" w14:textId="77777777" w:rsidTr="001A1910">
        <w:trPr>
          <w:trHeight w:val="310"/>
          <w:jc w:val="center"/>
        </w:trPr>
        <w:tc>
          <w:tcPr>
            <w:tcW w:w="1253" w:type="dxa"/>
            <w:noWrap/>
            <w:hideMark/>
          </w:tcPr>
          <w:p w14:paraId="69170041" w14:textId="1E071BB7" w:rsidR="00C81FD5" w:rsidRPr="00E95968" w:rsidRDefault="00C81FD5" w:rsidP="001A1910">
            <w:pPr>
              <w:jc w:val="center"/>
            </w:pPr>
            <w:r w:rsidRPr="00E95968">
              <w:t>10/15</w:t>
            </w:r>
          </w:p>
        </w:tc>
        <w:tc>
          <w:tcPr>
            <w:tcW w:w="1238" w:type="dxa"/>
            <w:noWrap/>
            <w:hideMark/>
          </w:tcPr>
          <w:p w14:paraId="32719FC5" w14:textId="77777777" w:rsidR="00C81FD5" w:rsidRPr="00E95968" w:rsidRDefault="00C81FD5" w:rsidP="001A1910">
            <w:pPr>
              <w:jc w:val="center"/>
            </w:pPr>
            <w:r w:rsidRPr="00E95968">
              <w:t>48</w:t>
            </w:r>
          </w:p>
        </w:tc>
        <w:tc>
          <w:tcPr>
            <w:tcW w:w="1134" w:type="dxa"/>
            <w:noWrap/>
            <w:hideMark/>
          </w:tcPr>
          <w:p w14:paraId="4C0B2075" w14:textId="77777777" w:rsidR="00C81FD5" w:rsidRPr="00E95968" w:rsidRDefault="00C81FD5" w:rsidP="001A1910">
            <w:pPr>
              <w:jc w:val="center"/>
            </w:pPr>
            <w:r w:rsidRPr="00E95968">
              <w:t>1</w:t>
            </w:r>
          </w:p>
        </w:tc>
        <w:tc>
          <w:tcPr>
            <w:tcW w:w="1276" w:type="dxa"/>
            <w:noWrap/>
            <w:hideMark/>
          </w:tcPr>
          <w:p w14:paraId="61E904D0" w14:textId="77777777" w:rsidR="00C81FD5" w:rsidRPr="00E95968" w:rsidRDefault="00C81FD5" w:rsidP="001A1910">
            <w:pPr>
              <w:jc w:val="center"/>
            </w:pPr>
            <w:r w:rsidRPr="00E95968">
              <w:t>8</w:t>
            </w:r>
          </w:p>
        </w:tc>
        <w:tc>
          <w:tcPr>
            <w:tcW w:w="1331" w:type="dxa"/>
            <w:noWrap/>
            <w:hideMark/>
          </w:tcPr>
          <w:p w14:paraId="436A975F" w14:textId="77777777" w:rsidR="00C81FD5" w:rsidRPr="00E95968" w:rsidRDefault="00C81FD5" w:rsidP="001A1910">
            <w:pPr>
              <w:jc w:val="center"/>
            </w:pPr>
            <w:r w:rsidRPr="00E95968">
              <w:t>2x4 Low</w:t>
            </w:r>
          </w:p>
        </w:tc>
        <w:tc>
          <w:tcPr>
            <w:tcW w:w="1276" w:type="dxa"/>
            <w:noWrap/>
            <w:hideMark/>
          </w:tcPr>
          <w:p w14:paraId="6B3E025B" w14:textId="77777777" w:rsidR="00C81FD5" w:rsidRPr="00E95968" w:rsidRDefault="00C81FD5" w:rsidP="001A1910">
            <w:pPr>
              <w:jc w:val="center"/>
            </w:pPr>
            <w:r w:rsidRPr="00E95968">
              <w:t>TDLA30-10</w:t>
            </w:r>
          </w:p>
        </w:tc>
        <w:tc>
          <w:tcPr>
            <w:tcW w:w="567" w:type="dxa"/>
            <w:noWrap/>
            <w:hideMark/>
          </w:tcPr>
          <w:p w14:paraId="44ED5E03" w14:textId="77777777" w:rsidR="00C81FD5" w:rsidRPr="00E95968" w:rsidRDefault="00C81FD5" w:rsidP="001A1910">
            <w:pPr>
              <w:jc w:val="center"/>
            </w:pPr>
            <w:r w:rsidRPr="00E95968">
              <w:t>1</w:t>
            </w:r>
          </w:p>
        </w:tc>
        <w:tc>
          <w:tcPr>
            <w:tcW w:w="636" w:type="dxa"/>
            <w:noWrap/>
            <w:hideMark/>
          </w:tcPr>
          <w:p w14:paraId="034203B2" w14:textId="77777777" w:rsidR="00C81FD5" w:rsidRPr="00E95968" w:rsidRDefault="00C81FD5" w:rsidP="001A1910">
            <w:pPr>
              <w:jc w:val="center"/>
            </w:pPr>
            <w:r w:rsidRPr="00E95968">
              <w:t>-4,3</w:t>
            </w:r>
          </w:p>
          <w:p w14:paraId="55FE9A76" w14:textId="6AAE3E5F" w:rsidR="00C81FD5" w:rsidRPr="00E95968" w:rsidRDefault="00C81FD5" w:rsidP="001A1910">
            <w:pPr>
              <w:jc w:val="center"/>
            </w:pPr>
          </w:p>
        </w:tc>
      </w:tr>
      <w:bookmarkEnd w:id="11"/>
    </w:tbl>
    <w:p w14:paraId="61CA63D4" w14:textId="77777777" w:rsidR="00E95968" w:rsidRPr="00E95968" w:rsidRDefault="00E95968" w:rsidP="00E95968">
      <w:pPr>
        <w:rPr>
          <w:lang w:val="en-GB"/>
        </w:rPr>
      </w:pPr>
    </w:p>
    <w:p w14:paraId="10177862" w14:textId="1AC8800A" w:rsidR="00233DCE" w:rsidRDefault="00233DCE" w:rsidP="00233DCE">
      <w:pPr>
        <w:pStyle w:val="RAN4H2"/>
        <w:rPr>
          <w:lang w:val="en-GB"/>
        </w:rPr>
      </w:pPr>
      <w:r>
        <w:rPr>
          <w:lang w:val="en-GB"/>
        </w:rPr>
        <w:t>PDCCH Simulati</w:t>
      </w:r>
      <w:r w:rsidR="00C72857">
        <w:rPr>
          <w:lang w:val="en-GB"/>
        </w:rPr>
        <w:t>on with Impairments</w:t>
      </w:r>
    </w:p>
    <w:p w14:paraId="36016228" w14:textId="3E4F38EF" w:rsidR="003438B5" w:rsidRPr="003438B5" w:rsidRDefault="007E3F3D" w:rsidP="003438B5">
      <w:pPr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_Ref158631334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Table </w:t>
      </w:r>
      <w:r>
        <w:rPr>
          <w:noProof/>
        </w:rPr>
        <w:t>4</w:t>
      </w:r>
      <w:r>
        <w:rPr>
          <w:lang w:val="en-GB"/>
        </w:rPr>
        <w:fldChar w:fldCharType="end"/>
      </w:r>
      <w:r>
        <w:rPr>
          <w:lang w:val="en-GB"/>
        </w:rPr>
        <w:t xml:space="preserve"> below</w:t>
      </w:r>
      <w:r w:rsidR="00E133CA">
        <w:rPr>
          <w:lang w:val="en-GB"/>
        </w:rPr>
        <w:t xml:space="preserve"> shows</w:t>
      </w:r>
      <w:r>
        <w:rPr>
          <w:lang w:val="en-GB"/>
        </w:rPr>
        <w:t xml:space="preserve"> the simulation results </w:t>
      </w:r>
      <w:r w:rsidR="00E133CA">
        <w:rPr>
          <w:lang w:val="en-GB"/>
        </w:rPr>
        <w:t>on PDCCH with impairments:</w:t>
      </w:r>
    </w:p>
    <w:p w14:paraId="340247A2" w14:textId="18558F2A" w:rsidR="00692657" w:rsidRDefault="00692657" w:rsidP="00692657">
      <w:pPr>
        <w:pStyle w:val="Caption"/>
        <w:keepNext/>
      </w:pPr>
      <w:bookmarkStart w:id="12" w:name="_Ref158631334"/>
      <w:r>
        <w:t xml:space="preserve">Table </w:t>
      </w:r>
      <w:r w:rsidR="007C30F6">
        <w:fldChar w:fldCharType="begin"/>
      </w:r>
      <w:r w:rsidR="007C30F6">
        <w:instrText xml:space="preserve"> SEQ Table \* ARABIC </w:instrText>
      </w:r>
      <w:r w:rsidR="007C30F6">
        <w:fldChar w:fldCharType="separate"/>
      </w:r>
      <w:r>
        <w:rPr>
          <w:noProof/>
        </w:rPr>
        <w:t>4</w:t>
      </w:r>
      <w:r w:rsidR="007C30F6">
        <w:rPr>
          <w:noProof/>
        </w:rPr>
        <w:fldChar w:fldCharType="end"/>
      </w:r>
      <w:bookmarkEnd w:id="12"/>
      <w:r>
        <w:t>. Simulation Results on PDCCH with Impairments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253"/>
        <w:gridCol w:w="1238"/>
        <w:gridCol w:w="1134"/>
        <w:gridCol w:w="1276"/>
        <w:gridCol w:w="1331"/>
        <w:gridCol w:w="1276"/>
        <w:gridCol w:w="567"/>
        <w:gridCol w:w="718"/>
      </w:tblGrid>
      <w:tr w:rsidR="009D1C7E" w:rsidRPr="00E95968" w14:paraId="61AFA86E" w14:textId="77777777" w:rsidTr="00213D71">
        <w:trPr>
          <w:trHeight w:val="420"/>
          <w:jc w:val="center"/>
        </w:trPr>
        <w:tc>
          <w:tcPr>
            <w:tcW w:w="1253" w:type="dxa"/>
            <w:vMerge w:val="restart"/>
            <w:hideMark/>
          </w:tcPr>
          <w:p w14:paraId="5E057947" w14:textId="2F6E35C6" w:rsidR="009D1C7E" w:rsidRPr="00E95968" w:rsidRDefault="009D1C7E" w:rsidP="00F746C5">
            <w:pPr>
              <w:jc w:val="center"/>
            </w:pPr>
            <w:r w:rsidRPr="009D1C7E">
              <w:t>Bandwidth (MHz)</w:t>
            </w:r>
            <w:r>
              <w:t xml:space="preserve">/ </w:t>
            </w:r>
            <w:r w:rsidRPr="009D1C7E">
              <w:t>SCS (kHz)</w:t>
            </w:r>
          </w:p>
        </w:tc>
        <w:tc>
          <w:tcPr>
            <w:tcW w:w="1238" w:type="dxa"/>
            <w:vMerge w:val="restart"/>
            <w:hideMark/>
          </w:tcPr>
          <w:p w14:paraId="130A799A" w14:textId="77777777" w:rsidR="009D1C7E" w:rsidRPr="00E95968" w:rsidRDefault="009D1C7E" w:rsidP="00F746C5">
            <w:pPr>
              <w:jc w:val="center"/>
            </w:pPr>
            <w:r w:rsidRPr="00E95968">
              <w:t>CORESET RB</w:t>
            </w:r>
          </w:p>
        </w:tc>
        <w:tc>
          <w:tcPr>
            <w:tcW w:w="1134" w:type="dxa"/>
            <w:vMerge w:val="restart"/>
            <w:hideMark/>
          </w:tcPr>
          <w:p w14:paraId="13E7D680" w14:textId="77777777" w:rsidR="009D1C7E" w:rsidRPr="00E95968" w:rsidRDefault="009D1C7E" w:rsidP="00F746C5">
            <w:pPr>
              <w:jc w:val="center"/>
            </w:pPr>
            <w:r w:rsidRPr="00E95968">
              <w:t>CORESET duration</w:t>
            </w:r>
          </w:p>
        </w:tc>
        <w:tc>
          <w:tcPr>
            <w:tcW w:w="1276" w:type="dxa"/>
            <w:vMerge w:val="restart"/>
            <w:hideMark/>
          </w:tcPr>
          <w:p w14:paraId="401C9FE7" w14:textId="77777777" w:rsidR="009D1C7E" w:rsidRPr="00E95968" w:rsidRDefault="009D1C7E" w:rsidP="00F746C5">
            <w:pPr>
              <w:jc w:val="center"/>
            </w:pPr>
            <w:r w:rsidRPr="00E95968">
              <w:t>Aggregation level</w:t>
            </w:r>
          </w:p>
        </w:tc>
        <w:tc>
          <w:tcPr>
            <w:tcW w:w="1331" w:type="dxa"/>
            <w:vMerge w:val="restart"/>
            <w:hideMark/>
          </w:tcPr>
          <w:p w14:paraId="252F2BA0" w14:textId="77777777" w:rsidR="009D1C7E" w:rsidRPr="00E95968" w:rsidRDefault="009D1C7E" w:rsidP="00F746C5">
            <w:pPr>
              <w:jc w:val="center"/>
            </w:pPr>
            <w:r w:rsidRPr="00E95968">
              <w:t>Antenna</w:t>
            </w:r>
            <w:r w:rsidRPr="00E95968">
              <w:br/>
              <w:t>configuration and</w:t>
            </w:r>
            <w:r w:rsidRPr="00E95968">
              <w:br/>
              <w:t>correlation Matrix</w:t>
            </w:r>
          </w:p>
        </w:tc>
        <w:tc>
          <w:tcPr>
            <w:tcW w:w="1276" w:type="dxa"/>
            <w:vMerge w:val="restart"/>
            <w:hideMark/>
          </w:tcPr>
          <w:p w14:paraId="1DA95046" w14:textId="77777777" w:rsidR="009D1C7E" w:rsidRPr="00E95968" w:rsidRDefault="009D1C7E" w:rsidP="00F746C5">
            <w:pPr>
              <w:jc w:val="center"/>
            </w:pPr>
            <w:r w:rsidRPr="00E95968">
              <w:t>Propagation condition</w:t>
            </w:r>
          </w:p>
        </w:tc>
        <w:tc>
          <w:tcPr>
            <w:tcW w:w="1285" w:type="dxa"/>
            <w:gridSpan w:val="2"/>
            <w:hideMark/>
          </w:tcPr>
          <w:p w14:paraId="03795B49" w14:textId="77777777" w:rsidR="009D1C7E" w:rsidRPr="00E95968" w:rsidRDefault="009D1C7E" w:rsidP="00F746C5">
            <w:pPr>
              <w:jc w:val="center"/>
            </w:pPr>
            <w:r w:rsidRPr="000809AA">
              <w:t>Reference Values</w:t>
            </w:r>
          </w:p>
        </w:tc>
      </w:tr>
      <w:tr w:rsidR="009D1C7E" w:rsidRPr="00E95968" w14:paraId="2DBBBC90" w14:textId="77777777" w:rsidTr="00213D71">
        <w:trPr>
          <w:trHeight w:val="560"/>
          <w:jc w:val="center"/>
        </w:trPr>
        <w:tc>
          <w:tcPr>
            <w:tcW w:w="1253" w:type="dxa"/>
            <w:vMerge/>
            <w:hideMark/>
          </w:tcPr>
          <w:p w14:paraId="2ADD648C" w14:textId="77777777" w:rsidR="009D1C7E" w:rsidRPr="00E95968" w:rsidRDefault="009D1C7E" w:rsidP="00F746C5">
            <w:pPr>
              <w:jc w:val="center"/>
            </w:pPr>
          </w:p>
        </w:tc>
        <w:tc>
          <w:tcPr>
            <w:tcW w:w="1238" w:type="dxa"/>
            <w:vMerge/>
            <w:hideMark/>
          </w:tcPr>
          <w:p w14:paraId="0A670782" w14:textId="77777777" w:rsidR="009D1C7E" w:rsidRPr="00E95968" w:rsidRDefault="009D1C7E" w:rsidP="00F746C5">
            <w:pPr>
              <w:jc w:val="center"/>
            </w:pPr>
          </w:p>
        </w:tc>
        <w:tc>
          <w:tcPr>
            <w:tcW w:w="1134" w:type="dxa"/>
            <w:vMerge/>
            <w:hideMark/>
          </w:tcPr>
          <w:p w14:paraId="2D97C5FE" w14:textId="77777777" w:rsidR="009D1C7E" w:rsidRPr="00E95968" w:rsidRDefault="009D1C7E" w:rsidP="00F746C5">
            <w:pPr>
              <w:jc w:val="center"/>
            </w:pPr>
          </w:p>
        </w:tc>
        <w:tc>
          <w:tcPr>
            <w:tcW w:w="1276" w:type="dxa"/>
            <w:vMerge/>
            <w:hideMark/>
          </w:tcPr>
          <w:p w14:paraId="32936ADB" w14:textId="77777777" w:rsidR="009D1C7E" w:rsidRPr="00E95968" w:rsidRDefault="009D1C7E" w:rsidP="00F746C5">
            <w:pPr>
              <w:jc w:val="center"/>
            </w:pPr>
          </w:p>
        </w:tc>
        <w:tc>
          <w:tcPr>
            <w:tcW w:w="1331" w:type="dxa"/>
            <w:vMerge/>
            <w:hideMark/>
          </w:tcPr>
          <w:p w14:paraId="5C771545" w14:textId="77777777" w:rsidR="009D1C7E" w:rsidRPr="00E95968" w:rsidRDefault="009D1C7E" w:rsidP="00F746C5">
            <w:pPr>
              <w:jc w:val="center"/>
            </w:pPr>
          </w:p>
        </w:tc>
        <w:tc>
          <w:tcPr>
            <w:tcW w:w="1276" w:type="dxa"/>
            <w:vMerge/>
            <w:hideMark/>
          </w:tcPr>
          <w:p w14:paraId="5F77DD5E" w14:textId="77777777" w:rsidR="009D1C7E" w:rsidRPr="00E95968" w:rsidRDefault="009D1C7E" w:rsidP="00F746C5">
            <w:pPr>
              <w:jc w:val="center"/>
            </w:pPr>
          </w:p>
        </w:tc>
        <w:tc>
          <w:tcPr>
            <w:tcW w:w="567" w:type="dxa"/>
            <w:hideMark/>
          </w:tcPr>
          <w:p w14:paraId="14744F2B" w14:textId="77777777" w:rsidR="009D1C7E" w:rsidRPr="00E95968" w:rsidRDefault="009D1C7E" w:rsidP="00F746C5">
            <w:pPr>
              <w:jc w:val="center"/>
            </w:pPr>
            <w:r w:rsidRPr="00E95968">
              <w:t>Pm-</w:t>
            </w:r>
            <w:proofErr w:type="spellStart"/>
            <w:r w:rsidRPr="00E95968">
              <w:t>dsg</w:t>
            </w:r>
            <w:proofErr w:type="spellEnd"/>
            <w:r w:rsidRPr="00E95968">
              <w:t xml:space="preserve"> (%)</w:t>
            </w:r>
          </w:p>
        </w:tc>
        <w:tc>
          <w:tcPr>
            <w:tcW w:w="718" w:type="dxa"/>
            <w:noWrap/>
            <w:hideMark/>
          </w:tcPr>
          <w:p w14:paraId="4D0DED4D" w14:textId="77777777" w:rsidR="009D1C7E" w:rsidRPr="00E95968" w:rsidRDefault="009D1C7E" w:rsidP="00F746C5">
            <w:pPr>
              <w:jc w:val="center"/>
            </w:pPr>
            <w:r>
              <w:t>SNR (dB)</w:t>
            </w:r>
          </w:p>
          <w:p w14:paraId="2A558428" w14:textId="7B9B31BE" w:rsidR="009D1C7E" w:rsidRPr="00E95968" w:rsidRDefault="009D1C7E" w:rsidP="00F746C5">
            <w:pPr>
              <w:jc w:val="center"/>
            </w:pPr>
          </w:p>
        </w:tc>
      </w:tr>
      <w:tr w:rsidR="009D1C7E" w:rsidRPr="00E95968" w14:paraId="5A568EE9" w14:textId="77777777" w:rsidTr="00213D71">
        <w:trPr>
          <w:trHeight w:val="310"/>
          <w:jc w:val="center"/>
        </w:trPr>
        <w:tc>
          <w:tcPr>
            <w:tcW w:w="1253" w:type="dxa"/>
            <w:noWrap/>
            <w:hideMark/>
          </w:tcPr>
          <w:p w14:paraId="163DA579" w14:textId="00AAEA52" w:rsidR="009D1C7E" w:rsidRPr="00E95968" w:rsidRDefault="009D1C7E" w:rsidP="00F746C5">
            <w:pPr>
              <w:jc w:val="center"/>
            </w:pPr>
            <w:r w:rsidRPr="00E95968">
              <w:t>10/15</w:t>
            </w:r>
          </w:p>
        </w:tc>
        <w:tc>
          <w:tcPr>
            <w:tcW w:w="1238" w:type="dxa"/>
            <w:noWrap/>
            <w:hideMark/>
          </w:tcPr>
          <w:p w14:paraId="5601DF88" w14:textId="77777777" w:rsidR="009D1C7E" w:rsidRPr="00E95968" w:rsidRDefault="009D1C7E" w:rsidP="00F746C5">
            <w:pPr>
              <w:jc w:val="center"/>
            </w:pPr>
            <w:r w:rsidRPr="00E95968">
              <w:t>48</w:t>
            </w:r>
          </w:p>
        </w:tc>
        <w:tc>
          <w:tcPr>
            <w:tcW w:w="1134" w:type="dxa"/>
            <w:noWrap/>
            <w:hideMark/>
          </w:tcPr>
          <w:p w14:paraId="20E956AD" w14:textId="77777777" w:rsidR="009D1C7E" w:rsidRPr="00E95968" w:rsidRDefault="009D1C7E" w:rsidP="00F746C5">
            <w:pPr>
              <w:jc w:val="center"/>
            </w:pPr>
            <w:r w:rsidRPr="00E95968">
              <w:t>1</w:t>
            </w:r>
          </w:p>
        </w:tc>
        <w:tc>
          <w:tcPr>
            <w:tcW w:w="1276" w:type="dxa"/>
            <w:noWrap/>
            <w:hideMark/>
          </w:tcPr>
          <w:p w14:paraId="32AEDE66" w14:textId="77777777" w:rsidR="009D1C7E" w:rsidRPr="00E95968" w:rsidRDefault="009D1C7E" w:rsidP="00F746C5">
            <w:pPr>
              <w:jc w:val="center"/>
            </w:pPr>
            <w:r w:rsidRPr="00E95968">
              <w:t>8</w:t>
            </w:r>
          </w:p>
        </w:tc>
        <w:tc>
          <w:tcPr>
            <w:tcW w:w="1331" w:type="dxa"/>
            <w:noWrap/>
            <w:hideMark/>
          </w:tcPr>
          <w:p w14:paraId="7996C7B1" w14:textId="77777777" w:rsidR="009D1C7E" w:rsidRPr="00E95968" w:rsidRDefault="009D1C7E" w:rsidP="00F746C5">
            <w:pPr>
              <w:jc w:val="center"/>
            </w:pPr>
            <w:r w:rsidRPr="00E95968">
              <w:t>2x4 Low</w:t>
            </w:r>
          </w:p>
        </w:tc>
        <w:tc>
          <w:tcPr>
            <w:tcW w:w="1276" w:type="dxa"/>
            <w:noWrap/>
            <w:hideMark/>
          </w:tcPr>
          <w:p w14:paraId="2877CCEF" w14:textId="77777777" w:rsidR="009D1C7E" w:rsidRPr="00E95968" w:rsidRDefault="009D1C7E" w:rsidP="00F746C5">
            <w:pPr>
              <w:jc w:val="center"/>
            </w:pPr>
            <w:r w:rsidRPr="00E95968">
              <w:t>TDLA30-10</w:t>
            </w:r>
          </w:p>
        </w:tc>
        <w:tc>
          <w:tcPr>
            <w:tcW w:w="567" w:type="dxa"/>
            <w:noWrap/>
            <w:hideMark/>
          </w:tcPr>
          <w:p w14:paraId="16FDBB94" w14:textId="77777777" w:rsidR="009D1C7E" w:rsidRPr="00E95968" w:rsidRDefault="009D1C7E" w:rsidP="00F746C5">
            <w:pPr>
              <w:jc w:val="center"/>
            </w:pPr>
            <w:r w:rsidRPr="00E95968">
              <w:t>1</w:t>
            </w:r>
          </w:p>
        </w:tc>
        <w:tc>
          <w:tcPr>
            <w:tcW w:w="718" w:type="dxa"/>
            <w:noWrap/>
            <w:hideMark/>
          </w:tcPr>
          <w:p w14:paraId="1F11CC92" w14:textId="42709864" w:rsidR="009D1C7E" w:rsidRPr="00E95968" w:rsidRDefault="009D1C7E" w:rsidP="00F746C5">
            <w:pPr>
              <w:jc w:val="center"/>
            </w:pPr>
            <w:r w:rsidRPr="00E95968">
              <w:t>-</w:t>
            </w:r>
            <w:r w:rsidR="00934DCE">
              <w:t>1,8</w:t>
            </w:r>
          </w:p>
          <w:p w14:paraId="08E1D289" w14:textId="77777777" w:rsidR="009D1C7E" w:rsidRPr="00E95968" w:rsidRDefault="009D1C7E" w:rsidP="00F746C5">
            <w:pPr>
              <w:jc w:val="center"/>
            </w:pPr>
          </w:p>
        </w:tc>
      </w:tr>
    </w:tbl>
    <w:p w14:paraId="413EAEFE" w14:textId="77777777" w:rsidR="009D1C7E" w:rsidRPr="009D1C7E" w:rsidRDefault="009D1C7E" w:rsidP="009D1C7E">
      <w:pPr>
        <w:rPr>
          <w:lang w:val="en-GB"/>
        </w:rPr>
      </w:pPr>
    </w:p>
    <w:p w14:paraId="2B1025FD" w14:textId="68E2E409" w:rsidR="00D23F9B" w:rsidRPr="00D23F9B" w:rsidRDefault="00296EBE" w:rsidP="00D23F9B">
      <w:pPr>
        <w:rPr>
          <w:lang w:val="en-GB"/>
        </w:rPr>
      </w:pPr>
      <w:r>
        <w:rPr>
          <w:lang w:val="en-GB"/>
        </w:rPr>
        <w:t xml:space="preserve">More of our observations and proposals can be found in </w:t>
      </w:r>
      <w:r w:rsidR="009F6CFB">
        <w:rPr>
          <w:lang w:val="en-GB"/>
        </w:rPr>
        <w:fldChar w:fldCharType="begin"/>
      </w:r>
      <w:r w:rsidR="009F6CFB">
        <w:rPr>
          <w:lang w:val="en-GB"/>
        </w:rPr>
        <w:instrText xml:space="preserve"> REF _Ref159256369 \r \h </w:instrText>
      </w:r>
      <w:r w:rsidR="009F6CFB">
        <w:rPr>
          <w:lang w:val="en-GB"/>
        </w:rPr>
      </w:r>
      <w:r w:rsidR="009F6CFB">
        <w:rPr>
          <w:lang w:val="en-GB"/>
        </w:rPr>
        <w:fldChar w:fldCharType="separate"/>
      </w:r>
      <w:r w:rsidR="009F6CFB">
        <w:rPr>
          <w:lang w:val="en-GB"/>
        </w:rPr>
        <w:t>[3]</w:t>
      </w:r>
      <w:r w:rsidR="009F6CFB">
        <w:rPr>
          <w:lang w:val="en-GB"/>
        </w:rPr>
        <w:fldChar w:fldCharType="end"/>
      </w:r>
      <w:r w:rsidR="009F6CFB">
        <w:rPr>
          <w:lang w:val="en-GB"/>
        </w:rPr>
        <w:t>.</w:t>
      </w:r>
    </w:p>
    <w:p w14:paraId="7A76AC99" w14:textId="77777777" w:rsidR="00CD7492" w:rsidRPr="00EF698B" w:rsidRDefault="00CD7492" w:rsidP="00A37002">
      <w:pPr>
        <w:pStyle w:val="RAN4H1"/>
        <w:rPr>
          <w:lang w:val="en-US"/>
        </w:rPr>
      </w:pPr>
      <w:bookmarkStart w:id="13" w:name="_Toc116995848"/>
      <w:r w:rsidRPr="00EF698B">
        <w:rPr>
          <w:lang w:val="en-US"/>
        </w:rPr>
        <w:t>Conclusion</w:t>
      </w:r>
      <w:bookmarkEnd w:id="13"/>
    </w:p>
    <w:p w14:paraId="74ACDC0F" w14:textId="06F1F86A" w:rsidR="00BF100E" w:rsidRDefault="00420616" w:rsidP="002A1DF8">
      <w:r>
        <w:t xml:space="preserve">Interested companies have discussed </w:t>
      </w:r>
      <w:r w:rsidR="00A774AD">
        <w:t xml:space="preserve">offline </w:t>
      </w:r>
      <w:r w:rsidR="00F257C9">
        <w:t xml:space="preserve">the simulation alignment of Rel-18 NCR-MT PDSCH and </w:t>
      </w:r>
      <w:r w:rsidR="00C943B9">
        <w:t>PDCCH</w:t>
      </w:r>
      <w:r w:rsidR="004449E4">
        <w:t xml:space="preserve"> </w:t>
      </w:r>
      <w:r w:rsidR="00C943B9">
        <w:t xml:space="preserve">based on the agreed FRCs. </w:t>
      </w:r>
      <w:r w:rsidR="00D55560">
        <w:t>In this</w:t>
      </w:r>
      <w:r w:rsidR="00B67458">
        <w:t xml:space="preserve"> contribution</w:t>
      </w:r>
      <w:r w:rsidR="00D55560">
        <w:t>,</w:t>
      </w:r>
      <w:r w:rsidR="004B0A8E">
        <w:t xml:space="preserve"> we provide our simulation results </w:t>
      </w:r>
      <w:r w:rsidR="00A73040">
        <w:t>on</w:t>
      </w:r>
      <w:r w:rsidR="004B0A8E">
        <w:t xml:space="preserve"> PDSCH and PDCCH</w:t>
      </w:r>
      <w:r w:rsidR="00D55560">
        <w:t xml:space="preserve"> </w:t>
      </w:r>
      <w:r w:rsidR="00A73040">
        <w:t xml:space="preserve">for </w:t>
      </w:r>
      <w:r w:rsidR="00C813F3">
        <w:t xml:space="preserve">Rel-18 </w:t>
      </w:r>
      <w:r w:rsidR="00A73040">
        <w:t xml:space="preserve">NCR-MT </w:t>
      </w:r>
      <w:r w:rsidR="004B0A8E">
        <w:t xml:space="preserve">demodulation </w:t>
      </w:r>
      <w:r w:rsidR="00B67458">
        <w:t xml:space="preserve">performance </w:t>
      </w:r>
      <w:r w:rsidR="004B0A8E">
        <w:t>requirements.</w:t>
      </w:r>
      <w:r w:rsidR="00B01D46">
        <w:t xml:space="preserve"> The collected and aligned simulation results</w:t>
      </w:r>
      <w:r w:rsidR="00E45E93">
        <w:t xml:space="preserve"> </w:t>
      </w:r>
      <w:r w:rsidR="00C813F3">
        <w:t>fr</w:t>
      </w:r>
      <w:r w:rsidR="00E45E93">
        <w:t xml:space="preserve">om interested companies </w:t>
      </w:r>
      <w:r w:rsidR="006564CE">
        <w:t>would</w:t>
      </w:r>
      <w:r w:rsidR="00E45E93">
        <w:t xml:space="preserve"> be used to define demodulation</w:t>
      </w:r>
      <w:r w:rsidR="00B01D46">
        <w:t xml:space="preserve"> </w:t>
      </w:r>
      <w:r w:rsidR="00E45E93">
        <w:t xml:space="preserve">performance requirements for Rel-18 NCR-MT </w:t>
      </w:r>
      <w:r w:rsidR="00BF100E">
        <w:t xml:space="preserve">in RAN4#110. </w:t>
      </w:r>
      <w:bookmarkStart w:id="14" w:name="_Toc116995849"/>
      <w:bookmarkStart w:id="15" w:name="_Hlk142306737"/>
    </w:p>
    <w:p w14:paraId="2F59E20D" w14:textId="69D0438C" w:rsidR="003B659E" w:rsidRPr="0060543D" w:rsidRDefault="003B659E" w:rsidP="0060543D">
      <w:pPr>
        <w:pStyle w:val="RAN4H1"/>
        <w:numPr>
          <w:ilvl w:val="0"/>
          <w:numId w:val="0"/>
        </w:numPr>
        <w:ind w:left="360" w:hanging="360"/>
      </w:pPr>
      <w:r w:rsidRPr="00EF698B">
        <w:t>References</w:t>
      </w:r>
      <w:bookmarkEnd w:id="14"/>
    </w:p>
    <w:p w14:paraId="437446EB" w14:textId="66EA5C19" w:rsidR="00F8654C" w:rsidRDefault="00F8654C" w:rsidP="007D6616">
      <w:pPr>
        <w:pStyle w:val="ListParagraph"/>
        <w:numPr>
          <w:ilvl w:val="0"/>
          <w:numId w:val="21"/>
        </w:numPr>
      </w:pPr>
      <w:bookmarkStart w:id="16" w:name="_Ref114500673"/>
      <w:bookmarkStart w:id="17" w:name="_Ref158628360"/>
      <w:bookmarkStart w:id="18" w:name="_Ref149739072"/>
      <w:bookmarkStart w:id="19" w:name="_Ref141394074"/>
      <w:bookmarkStart w:id="20" w:name="_Ref131154115"/>
      <w:bookmarkStart w:id="21" w:name="_Hlk137642781"/>
      <w:bookmarkEnd w:id="15"/>
      <w:bookmarkEnd w:id="16"/>
      <w:r w:rsidRPr="00F8654C">
        <w:t>R4-2321059</w:t>
      </w:r>
      <w:r>
        <w:t xml:space="preserve">, </w:t>
      </w:r>
      <w:r w:rsidRPr="00F8654C">
        <w:t xml:space="preserve">WF on NCR_MT demodulation requirements, </w:t>
      </w:r>
      <w:bookmarkStart w:id="22" w:name="_Hlk158629304"/>
      <w:r w:rsidRPr="00F8654C">
        <w:t>ZTE Corporation, 3GPP RAN4#10</w:t>
      </w:r>
      <w:r>
        <w:t>9</w:t>
      </w:r>
      <w:r w:rsidRPr="00F8654C">
        <w:t xml:space="preserve">, </w:t>
      </w:r>
      <w:r>
        <w:t>Chicago</w:t>
      </w:r>
      <w:r w:rsidRPr="00F8654C">
        <w:t xml:space="preserve">, </w:t>
      </w:r>
      <w:r>
        <w:t>USA</w:t>
      </w:r>
      <w:r w:rsidRPr="00F8654C">
        <w:t xml:space="preserve">, </w:t>
      </w:r>
      <w:r w:rsidR="00C81801">
        <w:t xml:space="preserve">November </w:t>
      </w:r>
      <w:r w:rsidR="00983307">
        <w:t>13</w:t>
      </w:r>
      <w:r w:rsidRPr="00F8654C">
        <w:t xml:space="preserve"> – 1</w:t>
      </w:r>
      <w:r w:rsidR="00983307">
        <w:t>7</w:t>
      </w:r>
      <w:r w:rsidRPr="00F8654C">
        <w:t>, 2023</w:t>
      </w:r>
      <w:bookmarkEnd w:id="17"/>
    </w:p>
    <w:p w14:paraId="3F114C20" w14:textId="1CC74164" w:rsidR="009532B0" w:rsidRDefault="009532B0" w:rsidP="004E1AC3">
      <w:pPr>
        <w:pStyle w:val="ListParagraph"/>
        <w:numPr>
          <w:ilvl w:val="0"/>
          <w:numId w:val="21"/>
        </w:numPr>
      </w:pPr>
      <w:bookmarkStart w:id="23" w:name="_Ref158629346"/>
      <w:bookmarkEnd w:id="22"/>
      <w:r w:rsidRPr="009532B0">
        <w:t>R4-2319538</w:t>
      </w:r>
      <w:r>
        <w:t>,</w:t>
      </w:r>
      <w:r w:rsidRPr="009532B0">
        <w:t xml:space="preserve"> Simulation results collection for NCR-MT demodulation requirements</w:t>
      </w:r>
      <w:r>
        <w:t xml:space="preserve">, </w:t>
      </w:r>
      <w:r w:rsidRPr="009532B0">
        <w:t>ZTE Corporation, 3GPP RAN4#109, Chicago, USA, November 13 – 17, 2023</w:t>
      </w:r>
      <w:bookmarkEnd w:id="23"/>
    </w:p>
    <w:p w14:paraId="72CA8B5A" w14:textId="5777D179" w:rsidR="00296EBE" w:rsidRDefault="00B77752" w:rsidP="00296EBE">
      <w:pPr>
        <w:pStyle w:val="ListParagraph"/>
        <w:numPr>
          <w:ilvl w:val="0"/>
          <w:numId w:val="21"/>
        </w:numPr>
      </w:pPr>
      <w:bookmarkStart w:id="24" w:name="_Ref159256369"/>
      <w:r w:rsidRPr="00B77752">
        <w:t>R4-240271</w:t>
      </w:r>
      <w:r>
        <w:t>0</w:t>
      </w:r>
      <w:r w:rsidR="00296EBE" w:rsidRPr="00296EBE">
        <w:t xml:space="preserve">, on NCR PDSCH and PDCCH Demodulation Requirements, </w:t>
      </w:r>
      <w:r w:rsidR="00296EBE">
        <w:t>Nokia, Nokia Shanghai Bell</w:t>
      </w:r>
      <w:r w:rsidR="00296EBE" w:rsidRPr="00296EBE">
        <w:t>, 3GPP RAN4#1</w:t>
      </w:r>
      <w:r w:rsidR="00296EBE">
        <w:t>10</w:t>
      </w:r>
      <w:r w:rsidR="00296EBE" w:rsidRPr="00296EBE">
        <w:t xml:space="preserve">, </w:t>
      </w:r>
      <w:r w:rsidR="00296EBE">
        <w:t>Athens</w:t>
      </w:r>
      <w:r w:rsidR="00296EBE" w:rsidRPr="00296EBE">
        <w:t xml:space="preserve">, </w:t>
      </w:r>
      <w:r w:rsidR="00296EBE">
        <w:t>Greece</w:t>
      </w:r>
      <w:r w:rsidR="00296EBE" w:rsidRPr="00296EBE">
        <w:t xml:space="preserve">, </w:t>
      </w:r>
      <w:r w:rsidR="00296EBE">
        <w:t>February 26 – March 01</w:t>
      </w:r>
      <w:r w:rsidR="00296EBE" w:rsidRPr="00296EBE">
        <w:t>, 202</w:t>
      </w:r>
      <w:r w:rsidR="00296EBE">
        <w:t>4</w:t>
      </w:r>
      <w:bookmarkEnd w:id="24"/>
    </w:p>
    <w:bookmarkEnd w:id="18"/>
    <w:bookmarkEnd w:id="19"/>
    <w:bookmarkEnd w:id="20"/>
    <w:bookmarkEnd w:id="21"/>
    <w:sectPr w:rsidR="00296EBE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A010F4" w14:textId="77777777" w:rsidR="006677FF" w:rsidRDefault="006677FF" w:rsidP="00001C9B">
      <w:pPr>
        <w:spacing w:after="0" w:line="240" w:lineRule="auto"/>
      </w:pPr>
      <w:r>
        <w:separator/>
      </w:r>
    </w:p>
  </w:endnote>
  <w:endnote w:type="continuationSeparator" w:id="0">
    <w:p w14:paraId="53771E74" w14:textId="77777777" w:rsidR="006677FF" w:rsidRDefault="006677FF" w:rsidP="00001C9B">
      <w:pPr>
        <w:spacing w:after="0" w:line="240" w:lineRule="auto"/>
      </w:pPr>
      <w:r>
        <w:continuationSeparator/>
      </w:r>
    </w:p>
  </w:endnote>
  <w:endnote w:type="continuationNotice" w:id="1">
    <w:p w14:paraId="512E82BB" w14:textId="77777777" w:rsidR="006677FF" w:rsidRDefault="006677F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913A31" w14:textId="77777777" w:rsidR="006677FF" w:rsidRDefault="006677FF" w:rsidP="00001C9B">
      <w:pPr>
        <w:spacing w:after="0" w:line="240" w:lineRule="auto"/>
      </w:pPr>
      <w:r>
        <w:separator/>
      </w:r>
    </w:p>
  </w:footnote>
  <w:footnote w:type="continuationSeparator" w:id="0">
    <w:p w14:paraId="7940CBC4" w14:textId="77777777" w:rsidR="006677FF" w:rsidRDefault="006677FF" w:rsidP="00001C9B">
      <w:pPr>
        <w:spacing w:after="0" w:line="240" w:lineRule="auto"/>
      </w:pPr>
      <w:r>
        <w:continuationSeparator/>
      </w:r>
    </w:p>
  </w:footnote>
  <w:footnote w:type="continuationNotice" w:id="1">
    <w:p w14:paraId="41A7158C" w14:textId="77777777" w:rsidR="006677FF" w:rsidRDefault="006677FF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F5FB592"/>
    <w:multiLevelType w:val="singleLevel"/>
    <w:tmpl w:val="DF5FB592"/>
    <w:lvl w:ilvl="0">
      <w:start w:val="1"/>
      <w:numFmt w:val="decimal"/>
      <w:suff w:val="space"/>
      <w:lvlText w:val="%1、"/>
      <w:lvlJc w:val="left"/>
      <w:pPr>
        <w:ind w:left="0" w:firstLine="0"/>
      </w:pPr>
    </w:lvl>
  </w:abstractNum>
  <w:abstractNum w:abstractNumId="1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9719C2"/>
    <w:multiLevelType w:val="hybridMultilevel"/>
    <w:tmpl w:val="D682CFA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F75DE8"/>
    <w:multiLevelType w:val="hybridMultilevel"/>
    <w:tmpl w:val="FE7C802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612E5B"/>
    <w:multiLevelType w:val="hybridMultilevel"/>
    <w:tmpl w:val="451CAAD0"/>
    <w:lvl w:ilvl="0" w:tplc="2000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7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1FEE2CEE"/>
    <w:multiLevelType w:val="hybridMultilevel"/>
    <w:tmpl w:val="9558F59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A36F8D"/>
    <w:multiLevelType w:val="hybridMultilevel"/>
    <w:tmpl w:val="71AA2756"/>
    <w:lvl w:ilvl="0" w:tplc="2000000F">
      <w:start w:val="1"/>
      <w:numFmt w:val="decimal"/>
      <w:lvlText w:val="%1."/>
      <w:lvlJc w:val="left"/>
      <w:pPr>
        <w:ind w:left="770" w:hanging="360"/>
      </w:pPr>
    </w:lvl>
    <w:lvl w:ilvl="1" w:tplc="20000019" w:tentative="1">
      <w:start w:val="1"/>
      <w:numFmt w:val="lowerLetter"/>
      <w:lvlText w:val="%2."/>
      <w:lvlJc w:val="left"/>
      <w:pPr>
        <w:ind w:left="1490" w:hanging="360"/>
      </w:pPr>
    </w:lvl>
    <w:lvl w:ilvl="2" w:tplc="2000001B" w:tentative="1">
      <w:start w:val="1"/>
      <w:numFmt w:val="lowerRoman"/>
      <w:lvlText w:val="%3."/>
      <w:lvlJc w:val="right"/>
      <w:pPr>
        <w:ind w:left="2210" w:hanging="180"/>
      </w:pPr>
    </w:lvl>
    <w:lvl w:ilvl="3" w:tplc="2000000F" w:tentative="1">
      <w:start w:val="1"/>
      <w:numFmt w:val="decimal"/>
      <w:lvlText w:val="%4."/>
      <w:lvlJc w:val="left"/>
      <w:pPr>
        <w:ind w:left="2930" w:hanging="360"/>
      </w:pPr>
    </w:lvl>
    <w:lvl w:ilvl="4" w:tplc="20000019" w:tentative="1">
      <w:start w:val="1"/>
      <w:numFmt w:val="lowerLetter"/>
      <w:lvlText w:val="%5."/>
      <w:lvlJc w:val="left"/>
      <w:pPr>
        <w:ind w:left="3650" w:hanging="360"/>
      </w:pPr>
    </w:lvl>
    <w:lvl w:ilvl="5" w:tplc="2000001B" w:tentative="1">
      <w:start w:val="1"/>
      <w:numFmt w:val="lowerRoman"/>
      <w:lvlText w:val="%6."/>
      <w:lvlJc w:val="right"/>
      <w:pPr>
        <w:ind w:left="4370" w:hanging="180"/>
      </w:pPr>
    </w:lvl>
    <w:lvl w:ilvl="6" w:tplc="2000000F" w:tentative="1">
      <w:start w:val="1"/>
      <w:numFmt w:val="decimal"/>
      <w:lvlText w:val="%7."/>
      <w:lvlJc w:val="left"/>
      <w:pPr>
        <w:ind w:left="5090" w:hanging="360"/>
      </w:pPr>
    </w:lvl>
    <w:lvl w:ilvl="7" w:tplc="20000019" w:tentative="1">
      <w:start w:val="1"/>
      <w:numFmt w:val="lowerLetter"/>
      <w:lvlText w:val="%8."/>
      <w:lvlJc w:val="left"/>
      <w:pPr>
        <w:ind w:left="5810" w:hanging="360"/>
      </w:pPr>
    </w:lvl>
    <w:lvl w:ilvl="8" w:tplc="2000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2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8D0C4EC"/>
    <w:multiLevelType w:val="singleLevel"/>
    <w:tmpl w:val="38D0C4EC"/>
    <w:lvl w:ilvl="0">
      <w:start w:val="1"/>
      <w:numFmt w:val="decimal"/>
      <w:suff w:val="space"/>
      <w:lvlText w:val="%1."/>
      <w:lvlJc w:val="left"/>
    </w:lvl>
  </w:abstractNum>
  <w:abstractNum w:abstractNumId="14" w15:restartNumberingAfterBreak="0">
    <w:nsid w:val="435B3ADD"/>
    <w:multiLevelType w:val="hybridMultilevel"/>
    <w:tmpl w:val="7E3C3E62"/>
    <w:lvl w:ilvl="0" w:tplc="06566A9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B43B9D"/>
    <w:multiLevelType w:val="hybridMultilevel"/>
    <w:tmpl w:val="7CD80ACA"/>
    <w:lvl w:ilvl="0" w:tplc="34E25494">
      <w:start w:val="1"/>
      <w:numFmt w:val="decimal"/>
      <w:pStyle w:val="RAN4Observation"/>
      <w:suff w:val="space"/>
      <w:lvlText w:val="Observation %1:"/>
      <w:lvlJc w:val="left"/>
      <w:pPr>
        <w:ind w:left="1778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numFmt w:val="bullet"/>
      <w:lvlText w:val="-"/>
      <w:lvlJc w:val="left"/>
      <w:pPr>
        <w:ind w:left="4536" w:hanging="360"/>
      </w:pPr>
      <w:rPr>
        <w:rFonts w:ascii="Times New Roman" w:eastAsia="Yu Mincho" w:hAnsi="Times New Roman" w:cs="Times New Roman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0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3E6F9E"/>
    <w:multiLevelType w:val="hybridMultilevel"/>
    <w:tmpl w:val="5038CA0E"/>
    <w:lvl w:ilvl="0" w:tplc="4960410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9005405"/>
    <w:multiLevelType w:val="hybridMultilevel"/>
    <w:tmpl w:val="3612A08A"/>
    <w:lvl w:ilvl="0" w:tplc="2000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num w:numId="1" w16cid:durableId="1115053618">
    <w:abstractNumId w:val="3"/>
  </w:num>
  <w:num w:numId="2" w16cid:durableId="1994941314">
    <w:abstractNumId w:val="10"/>
  </w:num>
  <w:num w:numId="3" w16cid:durableId="1357341025">
    <w:abstractNumId w:val="18"/>
  </w:num>
  <w:num w:numId="4" w16cid:durableId="1871144020">
    <w:abstractNumId w:val="9"/>
  </w:num>
  <w:num w:numId="5" w16cid:durableId="2024431770">
    <w:abstractNumId w:val="23"/>
  </w:num>
  <w:num w:numId="6" w16cid:durableId="1204244825">
    <w:abstractNumId w:val="16"/>
  </w:num>
  <w:num w:numId="7" w16cid:durableId="269314797">
    <w:abstractNumId w:val="17"/>
  </w:num>
  <w:num w:numId="8" w16cid:durableId="1822189053">
    <w:abstractNumId w:val="17"/>
    <w:lvlOverride w:ilvl="0">
      <w:startOverride w:val="1"/>
    </w:lvlOverride>
  </w:num>
  <w:num w:numId="9" w16cid:durableId="1361081990">
    <w:abstractNumId w:val="17"/>
    <w:lvlOverride w:ilvl="0">
      <w:startOverride w:val="1"/>
    </w:lvlOverride>
  </w:num>
  <w:num w:numId="10" w16cid:durableId="1243371174">
    <w:abstractNumId w:val="17"/>
    <w:lvlOverride w:ilvl="0">
      <w:startOverride w:val="1"/>
    </w:lvlOverride>
  </w:num>
  <w:num w:numId="11" w16cid:durableId="180242339">
    <w:abstractNumId w:val="16"/>
    <w:lvlOverride w:ilvl="0">
      <w:startOverride w:val="1"/>
    </w:lvlOverride>
  </w:num>
  <w:num w:numId="12" w16cid:durableId="633102344">
    <w:abstractNumId w:val="17"/>
    <w:lvlOverride w:ilvl="0">
      <w:startOverride w:val="1"/>
    </w:lvlOverride>
  </w:num>
  <w:num w:numId="13" w16cid:durableId="1042054930">
    <w:abstractNumId w:val="16"/>
    <w:lvlOverride w:ilvl="0">
      <w:startOverride w:val="1"/>
    </w:lvlOverride>
  </w:num>
  <w:num w:numId="14" w16cid:durableId="1946227890">
    <w:abstractNumId w:val="17"/>
    <w:lvlOverride w:ilvl="0">
      <w:startOverride w:val="1"/>
    </w:lvlOverride>
  </w:num>
  <w:num w:numId="15" w16cid:durableId="2137869194">
    <w:abstractNumId w:val="24"/>
  </w:num>
  <w:num w:numId="16" w16cid:durableId="872115527">
    <w:abstractNumId w:val="7"/>
  </w:num>
  <w:num w:numId="17" w16cid:durableId="1545404690">
    <w:abstractNumId w:val="22"/>
  </w:num>
  <w:num w:numId="18" w16cid:durableId="1796828871">
    <w:abstractNumId w:val="22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70814691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208878693">
    <w:abstractNumId w:val="15"/>
  </w:num>
  <w:num w:numId="21" w16cid:durableId="406613055">
    <w:abstractNumId w:val="20"/>
  </w:num>
  <w:num w:numId="22" w16cid:durableId="1183133841">
    <w:abstractNumId w:val="16"/>
    <w:lvlOverride w:ilvl="0">
      <w:startOverride w:val="1"/>
    </w:lvlOverride>
  </w:num>
  <w:num w:numId="23" w16cid:durableId="2004698347">
    <w:abstractNumId w:val="17"/>
    <w:lvlOverride w:ilvl="0">
      <w:startOverride w:val="1"/>
    </w:lvlOverride>
  </w:num>
  <w:num w:numId="24" w16cid:durableId="178929509">
    <w:abstractNumId w:val="4"/>
  </w:num>
  <w:num w:numId="25" w16cid:durableId="1420524230">
    <w:abstractNumId w:val="1"/>
  </w:num>
  <w:num w:numId="26" w16cid:durableId="836312570">
    <w:abstractNumId w:val="1"/>
    <w:lvlOverride w:ilvl="0">
      <w:startOverride w:val="1"/>
    </w:lvlOverride>
  </w:num>
  <w:num w:numId="27" w16cid:durableId="300767664">
    <w:abstractNumId w:val="14"/>
  </w:num>
  <w:num w:numId="28" w16cid:durableId="1057823264">
    <w:abstractNumId w:val="25"/>
  </w:num>
  <w:num w:numId="29" w16cid:durableId="2052532320">
    <w:abstractNumId w:val="11"/>
  </w:num>
  <w:num w:numId="30" w16cid:durableId="582882408">
    <w:abstractNumId w:val="6"/>
  </w:num>
  <w:num w:numId="31" w16cid:durableId="120997899">
    <w:abstractNumId w:val="2"/>
  </w:num>
  <w:num w:numId="32" w16cid:durableId="2005232060">
    <w:abstractNumId w:val="21"/>
  </w:num>
  <w:num w:numId="33" w16cid:durableId="820773691">
    <w:abstractNumId w:val="12"/>
  </w:num>
  <w:num w:numId="34" w16cid:durableId="1643075258">
    <w:abstractNumId w:val="13"/>
  </w:num>
  <w:num w:numId="35" w16cid:durableId="1772315623">
    <w:abstractNumId w:val="19"/>
  </w:num>
  <w:num w:numId="36" w16cid:durableId="139269716">
    <w:abstractNumId w:val="0"/>
    <w:lvlOverride w:ilvl="0">
      <w:startOverride w:val="1"/>
    </w:lvlOverride>
  </w:num>
  <w:num w:numId="37" w16cid:durableId="297489300">
    <w:abstractNumId w:val="19"/>
  </w:num>
  <w:num w:numId="38" w16cid:durableId="584613333">
    <w:abstractNumId w:val="8"/>
  </w:num>
  <w:num w:numId="39" w16cid:durableId="1415736697">
    <w:abstractNumId w:val="5"/>
  </w:num>
  <w:num w:numId="40" w16cid:durableId="217278333">
    <w:abstractNumId w:val="19"/>
  </w:num>
  <w:num w:numId="41" w16cid:durableId="267204863">
    <w:abstractNumId w:val="19"/>
  </w:num>
  <w:num w:numId="42" w16cid:durableId="114308748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085C61"/>
    <w:rsid w:val="00000070"/>
    <w:rsid w:val="0000029D"/>
    <w:rsid w:val="00001C9B"/>
    <w:rsid w:val="00002527"/>
    <w:rsid w:val="000039B2"/>
    <w:rsid w:val="000040DC"/>
    <w:rsid w:val="00005A64"/>
    <w:rsid w:val="00006129"/>
    <w:rsid w:val="000061DE"/>
    <w:rsid w:val="000072B8"/>
    <w:rsid w:val="00007537"/>
    <w:rsid w:val="00010962"/>
    <w:rsid w:val="00010F50"/>
    <w:rsid w:val="00011727"/>
    <w:rsid w:val="00013C97"/>
    <w:rsid w:val="00014119"/>
    <w:rsid w:val="00014685"/>
    <w:rsid w:val="000147AE"/>
    <w:rsid w:val="000151EF"/>
    <w:rsid w:val="0001528D"/>
    <w:rsid w:val="0001540C"/>
    <w:rsid w:val="00016F58"/>
    <w:rsid w:val="00020745"/>
    <w:rsid w:val="000221E0"/>
    <w:rsid w:val="000224DE"/>
    <w:rsid w:val="00022FCB"/>
    <w:rsid w:val="000239F5"/>
    <w:rsid w:val="00024B10"/>
    <w:rsid w:val="00025482"/>
    <w:rsid w:val="000259E2"/>
    <w:rsid w:val="00025ACF"/>
    <w:rsid w:val="0002794E"/>
    <w:rsid w:val="00032262"/>
    <w:rsid w:val="000328EA"/>
    <w:rsid w:val="000333D5"/>
    <w:rsid w:val="0003438A"/>
    <w:rsid w:val="00034CA7"/>
    <w:rsid w:val="00035644"/>
    <w:rsid w:val="00036A94"/>
    <w:rsid w:val="00036B22"/>
    <w:rsid w:val="00037022"/>
    <w:rsid w:val="00042010"/>
    <w:rsid w:val="00045E3C"/>
    <w:rsid w:val="0004619B"/>
    <w:rsid w:val="00046735"/>
    <w:rsid w:val="000472CC"/>
    <w:rsid w:val="0005213B"/>
    <w:rsid w:val="00053332"/>
    <w:rsid w:val="00053887"/>
    <w:rsid w:val="000545CD"/>
    <w:rsid w:val="00055BFA"/>
    <w:rsid w:val="000570BA"/>
    <w:rsid w:val="00060B32"/>
    <w:rsid w:val="000641A0"/>
    <w:rsid w:val="00065AF0"/>
    <w:rsid w:val="000665B7"/>
    <w:rsid w:val="0006704A"/>
    <w:rsid w:val="00067A14"/>
    <w:rsid w:val="00070219"/>
    <w:rsid w:val="0007065D"/>
    <w:rsid w:val="00070A2F"/>
    <w:rsid w:val="00070A45"/>
    <w:rsid w:val="00070ABF"/>
    <w:rsid w:val="000717CB"/>
    <w:rsid w:val="0007370D"/>
    <w:rsid w:val="000737F6"/>
    <w:rsid w:val="00073804"/>
    <w:rsid w:val="000738E1"/>
    <w:rsid w:val="00073F44"/>
    <w:rsid w:val="00074B2D"/>
    <w:rsid w:val="00074F35"/>
    <w:rsid w:val="0007614B"/>
    <w:rsid w:val="000775F7"/>
    <w:rsid w:val="000809AA"/>
    <w:rsid w:val="00082480"/>
    <w:rsid w:val="00082E73"/>
    <w:rsid w:val="00084E5E"/>
    <w:rsid w:val="00085C61"/>
    <w:rsid w:val="0008612A"/>
    <w:rsid w:val="00086304"/>
    <w:rsid w:val="00086427"/>
    <w:rsid w:val="0008657C"/>
    <w:rsid w:val="00086C97"/>
    <w:rsid w:val="00086FE2"/>
    <w:rsid w:val="00090656"/>
    <w:rsid w:val="00090E18"/>
    <w:rsid w:val="00091E7D"/>
    <w:rsid w:val="000927CE"/>
    <w:rsid w:val="00092E3E"/>
    <w:rsid w:val="00094C37"/>
    <w:rsid w:val="00095989"/>
    <w:rsid w:val="000961E9"/>
    <w:rsid w:val="000A094C"/>
    <w:rsid w:val="000A10BC"/>
    <w:rsid w:val="000A13F0"/>
    <w:rsid w:val="000A1A28"/>
    <w:rsid w:val="000A1B53"/>
    <w:rsid w:val="000A26F9"/>
    <w:rsid w:val="000A5539"/>
    <w:rsid w:val="000A6B3F"/>
    <w:rsid w:val="000A71F5"/>
    <w:rsid w:val="000A78BC"/>
    <w:rsid w:val="000A78F3"/>
    <w:rsid w:val="000B0056"/>
    <w:rsid w:val="000B0784"/>
    <w:rsid w:val="000B080B"/>
    <w:rsid w:val="000B1F32"/>
    <w:rsid w:val="000B2BBC"/>
    <w:rsid w:val="000B3969"/>
    <w:rsid w:val="000B4A0C"/>
    <w:rsid w:val="000B4BB4"/>
    <w:rsid w:val="000B65EA"/>
    <w:rsid w:val="000B66A6"/>
    <w:rsid w:val="000B6828"/>
    <w:rsid w:val="000B773A"/>
    <w:rsid w:val="000C1C21"/>
    <w:rsid w:val="000C32F7"/>
    <w:rsid w:val="000C381D"/>
    <w:rsid w:val="000C3C7B"/>
    <w:rsid w:val="000C51F6"/>
    <w:rsid w:val="000C5D6B"/>
    <w:rsid w:val="000D0CF6"/>
    <w:rsid w:val="000D0F93"/>
    <w:rsid w:val="000D113C"/>
    <w:rsid w:val="000D3C7C"/>
    <w:rsid w:val="000D4153"/>
    <w:rsid w:val="000D4B69"/>
    <w:rsid w:val="000D5427"/>
    <w:rsid w:val="000D55D2"/>
    <w:rsid w:val="000D6F3D"/>
    <w:rsid w:val="000E195E"/>
    <w:rsid w:val="000E418D"/>
    <w:rsid w:val="000E5243"/>
    <w:rsid w:val="000E550A"/>
    <w:rsid w:val="000E6A1B"/>
    <w:rsid w:val="000F0DD9"/>
    <w:rsid w:val="000F0EFF"/>
    <w:rsid w:val="000F20D6"/>
    <w:rsid w:val="000F2C13"/>
    <w:rsid w:val="000F3C22"/>
    <w:rsid w:val="000F426B"/>
    <w:rsid w:val="000F5561"/>
    <w:rsid w:val="000F5E49"/>
    <w:rsid w:val="000F6578"/>
    <w:rsid w:val="000F6E7A"/>
    <w:rsid w:val="000F76E1"/>
    <w:rsid w:val="000F77AD"/>
    <w:rsid w:val="00100C33"/>
    <w:rsid w:val="00100E63"/>
    <w:rsid w:val="00101909"/>
    <w:rsid w:val="001022A2"/>
    <w:rsid w:val="001027E3"/>
    <w:rsid w:val="00104716"/>
    <w:rsid w:val="001052A3"/>
    <w:rsid w:val="00106416"/>
    <w:rsid w:val="001073F8"/>
    <w:rsid w:val="0010767B"/>
    <w:rsid w:val="00110481"/>
    <w:rsid w:val="00110ED0"/>
    <w:rsid w:val="00111723"/>
    <w:rsid w:val="001127C9"/>
    <w:rsid w:val="00113271"/>
    <w:rsid w:val="00113D7A"/>
    <w:rsid w:val="00115B88"/>
    <w:rsid w:val="0012011D"/>
    <w:rsid w:val="001208AE"/>
    <w:rsid w:val="001209E9"/>
    <w:rsid w:val="001226D0"/>
    <w:rsid w:val="00123730"/>
    <w:rsid w:val="0012374D"/>
    <w:rsid w:val="0012532F"/>
    <w:rsid w:val="0012549D"/>
    <w:rsid w:val="00125860"/>
    <w:rsid w:val="001268CC"/>
    <w:rsid w:val="001272EA"/>
    <w:rsid w:val="00130E8B"/>
    <w:rsid w:val="00131B12"/>
    <w:rsid w:val="001320FC"/>
    <w:rsid w:val="001325F9"/>
    <w:rsid w:val="00132F6A"/>
    <w:rsid w:val="001331F3"/>
    <w:rsid w:val="00133913"/>
    <w:rsid w:val="001342A9"/>
    <w:rsid w:val="00134D46"/>
    <w:rsid w:val="0013687D"/>
    <w:rsid w:val="00136E1D"/>
    <w:rsid w:val="00137512"/>
    <w:rsid w:val="00140221"/>
    <w:rsid w:val="001417D5"/>
    <w:rsid w:val="00142D5B"/>
    <w:rsid w:val="00143FF5"/>
    <w:rsid w:val="001440DB"/>
    <w:rsid w:val="00146A46"/>
    <w:rsid w:val="00153099"/>
    <w:rsid w:val="00153A8B"/>
    <w:rsid w:val="001547D8"/>
    <w:rsid w:val="00154948"/>
    <w:rsid w:val="00156388"/>
    <w:rsid w:val="001564FC"/>
    <w:rsid w:val="001565D2"/>
    <w:rsid w:val="001569FA"/>
    <w:rsid w:val="00157667"/>
    <w:rsid w:val="00160986"/>
    <w:rsid w:val="00161958"/>
    <w:rsid w:val="00161F01"/>
    <w:rsid w:val="00162E01"/>
    <w:rsid w:val="001632A9"/>
    <w:rsid w:val="001642FC"/>
    <w:rsid w:val="001647E7"/>
    <w:rsid w:val="0016496B"/>
    <w:rsid w:val="0016516F"/>
    <w:rsid w:val="00166290"/>
    <w:rsid w:val="00167E97"/>
    <w:rsid w:val="001707A0"/>
    <w:rsid w:val="001719AD"/>
    <w:rsid w:val="00171D19"/>
    <w:rsid w:val="00172911"/>
    <w:rsid w:val="00173211"/>
    <w:rsid w:val="001743E2"/>
    <w:rsid w:val="001745F8"/>
    <w:rsid w:val="00175A13"/>
    <w:rsid w:val="00175F65"/>
    <w:rsid w:val="00175F99"/>
    <w:rsid w:val="00176E19"/>
    <w:rsid w:val="00177718"/>
    <w:rsid w:val="00180991"/>
    <w:rsid w:val="00180BA1"/>
    <w:rsid w:val="00180D28"/>
    <w:rsid w:val="00180F9B"/>
    <w:rsid w:val="001814C5"/>
    <w:rsid w:val="001838CF"/>
    <w:rsid w:val="001853DB"/>
    <w:rsid w:val="001868EE"/>
    <w:rsid w:val="001908E3"/>
    <w:rsid w:val="00190DCD"/>
    <w:rsid w:val="0019186E"/>
    <w:rsid w:val="00192B9F"/>
    <w:rsid w:val="00194751"/>
    <w:rsid w:val="00194ADF"/>
    <w:rsid w:val="00194C8F"/>
    <w:rsid w:val="00196220"/>
    <w:rsid w:val="001964ED"/>
    <w:rsid w:val="001966FD"/>
    <w:rsid w:val="00196832"/>
    <w:rsid w:val="00196B74"/>
    <w:rsid w:val="00197777"/>
    <w:rsid w:val="00197997"/>
    <w:rsid w:val="00197BE8"/>
    <w:rsid w:val="001A0E37"/>
    <w:rsid w:val="001A1910"/>
    <w:rsid w:val="001A29CB"/>
    <w:rsid w:val="001A320A"/>
    <w:rsid w:val="001A368C"/>
    <w:rsid w:val="001A3BA4"/>
    <w:rsid w:val="001A687E"/>
    <w:rsid w:val="001A6D1F"/>
    <w:rsid w:val="001A73B7"/>
    <w:rsid w:val="001B23A6"/>
    <w:rsid w:val="001B26DF"/>
    <w:rsid w:val="001B3216"/>
    <w:rsid w:val="001B5BEC"/>
    <w:rsid w:val="001B677D"/>
    <w:rsid w:val="001B6AEB"/>
    <w:rsid w:val="001B7960"/>
    <w:rsid w:val="001B7EE5"/>
    <w:rsid w:val="001C0244"/>
    <w:rsid w:val="001C0C12"/>
    <w:rsid w:val="001C14D7"/>
    <w:rsid w:val="001C2EA7"/>
    <w:rsid w:val="001C64F2"/>
    <w:rsid w:val="001C6B2D"/>
    <w:rsid w:val="001C7271"/>
    <w:rsid w:val="001C7E7E"/>
    <w:rsid w:val="001D0076"/>
    <w:rsid w:val="001D2FE4"/>
    <w:rsid w:val="001D3E05"/>
    <w:rsid w:val="001D489F"/>
    <w:rsid w:val="001D49C5"/>
    <w:rsid w:val="001D5303"/>
    <w:rsid w:val="001D78BC"/>
    <w:rsid w:val="001D7D18"/>
    <w:rsid w:val="001E30F6"/>
    <w:rsid w:val="001E37E9"/>
    <w:rsid w:val="001E4CF6"/>
    <w:rsid w:val="001E502B"/>
    <w:rsid w:val="001F44BA"/>
    <w:rsid w:val="001F44F0"/>
    <w:rsid w:val="001F4CB2"/>
    <w:rsid w:val="001F5E2C"/>
    <w:rsid w:val="001F6FE3"/>
    <w:rsid w:val="002001E2"/>
    <w:rsid w:val="002002EF"/>
    <w:rsid w:val="00200753"/>
    <w:rsid w:val="00201BE5"/>
    <w:rsid w:val="002027DE"/>
    <w:rsid w:val="00202A39"/>
    <w:rsid w:val="00207C7F"/>
    <w:rsid w:val="0021105C"/>
    <w:rsid w:val="002116B3"/>
    <w:rsid w:val="00211F96"/>
    <w:rsid w:val="002125F6"/>
    <w:rsid w:val="002133DB"/>
    <w:rsid w:val="00213D71"/>
    <w:rsid w:val="002146E7"/>
    <w:rsid w:val="002151D3"/>
    <w:rsid w:val="0021564E"/>
    <w:rsid w:val="00215774"/>
    <w:rsid w:val="00215AEB"/>
    <w:rsid w:val="00215E29"/>
    <w:rsid w:val="00215E56"/>
    <w:rsid w:val="00216976"/>
    <w:rsid w:val="0021798D"/>
    <w:rsid w:val="00217EE5"/>
    <w:rsid w:val="002209DD"/>
    <w:rsid w:val="00222262"/>
    <w:rsid w:val="00223BA8"/>
    <w:rsid w:val="002261B8"/>
    <w:rsid w:val="0022691C"/>
    <w:rsid w:val="002301E8"/>
    <w:rsid w:val="0023024D"/>
    <w:rsid w:val="00231684"/>
    <w:rsid w:val="00231914"/>
    <w:rsid w:val="00232135"/>
    <w:rsid w:val="0023375E"/>
    <w:rsid w:val="002339B6"/>
    <w:rsid w:val="002339C6"/>
    <w:rsid w:val="00233DCE"/>
    <w:rsid w:val="00234326"/>
    <w:rsid w:val="00234958"/>
    <w:rsid w:val="00234A1B"/>
    <w:rsid w:val="00235712"/>
    <w:rsid w:val="00235CBD"/>
    <w:rsid w:val="00235F5C"/>
    <w:rsid w:val="00237043"/>
    <w:rsid w:val="00240F50"/>
    <w:rsid w:val="00243E7F"/>
    <w:rsid w:val="00245455"/>
    <w:rsid w:val="00246BD6"/>
    <w:rsid w:val="00246F4C"/>
    <w:rsid w:val="00247715"/>
    <w:rsid w:val="00251E4F"/>
    <w:rsid w:val="002529A6"/>
    <w:rsid w:val="00252B12"/>
    <w:rsid w:val="00253CAE"/>
    <w:rsid w:val="00255CDB"/>
    <w:rsid w:val="00256341"/>
    <w:rsid w:val="002571FA"/>
    <w:rsid w:val="00257FA3"/>
    <w:rsid w:val="0026187C"/>
    <w:rsid w:val="00261F3A"/>
    <w:rsid w:val="00262E24"/>
    <w:rsid w:val="002662B7"/>
    <w:rsid w:val="00266433"/>
    <w:rsid w:val="00266701"/>
    <w:rsid w:val="002702BF"/>
    <w:rsid w:val="00272DA6"/>
    <w:rsid w:val="0027320E"/>
    <w:rsid w:val="00273E04"/>
    <w:rsid w:val="00273E85"/>
    <w:rsid w:val="0027784B"/>
    <w:rsid w:val="00277B56"/>
    <w:rsid w:val="0028075A"/>
    <w:rsid w:val="00283237"/>
    <w:rsid w:val="002842FB"/>
    <w:rsid w:val="00284A86"/>
    <w:rsid w:val="002850D5"/>
    <w:rsid w:val="002854B7"/>
    <w:rsid w:val="00285DAF"/>
    <w:rsid w:val="00286364"/>
    <w:rsid w:val="00290B4B"/>
    <w:rsid w:val="00291E2F"/>
    <w:rsid w:val="002923B9"/>
    <w:rsid w:val="00294208"/>
    <w:rsid w:val="002945A7"/>
    <w:rsid w:val="0029569F"/>
    <w:rsid w:val="002958D1"/>
    <w:rsid w:val="00295FD6"/>
    <w:rsid w:val="00296EBE"/>
    <w:rsid w:val="002A0CB2"/>
    <w:rsid w:val="002A19F5"/>
    <w:rsid w:val="002A1DF8"/>
    <w:rsid w:val="002A2371"/>
    <w:rsid w:val="002A3D06"/>
    <w:rsid w:val="002A478C"/>
    <w:rsid w:val="002A48BD"/>
    <w:rsid w:val="002A59AF"/>
    <w:rsid w:val="002A5C0C"/>
    <w:rsid w:val="002A7736"/>
    <w:rsid w:val="002A7C8C"/>
    <w:rsid w:val="002A7E2A"/>
    <w:rsid w:val="002B0C34"/>
    <w:rsid w:val="002B11D5"/>
    <w:rsid w:val="002B1E49"/>
    <w:rsid w:val="002B3C2F"/>
    <w:rsid w:val="002B3DE3"/>
    <w:rsid w:val="002B40EC"/>
    <w:rsid w:val="002B4922"/>
    <w:rsid w:val="002B4BBF"/>
    <w:rsid w:val="002B75B2"/>
    <w:rsid w:val="002C0FF7"/>
    <w:rsid w:val="002C22C3"/>
    <w:rsid w:val="002C24C7"/>
    <w:rsid w:val="002C2A69"/>
    <w:rsid w:val="002C2D19"/>
    <w:rsid w:val="002C5DD6"/>
    <w:rsid w:val="002C6CB4"/>
    <w:rsid w:val="002C7FD2"/>
    <w:rsid w:val="002D0525"/>
    <w:rsid w:val="002D09AC"/>
    <w:rsid w:val="002D0A1C"/>
    <w:rsid w:val="002D102C"/>
    <w:rsid w:val="002D10FA"/>
    <w:rsid w:val="002D1CB9"/>
    <w:rsid w:val="002D200D"/>
    <w:rsid w:val="002D2691"/>
    <w:rsid w:val="002D41F0"/>
    <w:rsid w:val="002D4C55"/>
    <w:rsid w:val="002D53FE"/>
    <w:rsid w:val="002D5695"/>
    <w:rsid w:val="002D56DE"/>
    <w:rsid w:val="002D5AC5"/>
    <w:rsid w:val="002D6026"/>
    <w:rsid w:val="002D7010"/>
    <w:rsid w:val="002E0FBD"/>
    <w:rsid w:val="002E509C"/>
    <w:rsid w:val="002E5379"/>
    <w:rsid w:val="002E595C"/>
    <w:rsid w:val="002E5EB7"/>
    <w:rsid w:val="002E5F34"/>
    <w:rsid w:val="002E6174"/>
    <w:rsid w:val="002E6CF7"/>
    <w:rsid w:val="002E6DED"/>
    <w:rsid w:val="002F412F"/>
    <w:rsid w:val="002F622B"/>
    <w:rsid w:val="002F69C2"/>
    <w:rsid w:val="002F6DB1"/>
    <w:rsid w:val="0030055B"/>
    <w:rsid w:val="00300956"/>
    <w:rsid w:val="00302BD2"/>
    <w:rsid w:val="0030315B"/>
    <w:rsid w:val="003076CB"/>
    <w:rsid w:val="00311496"/>
    <w:rsid w:val="00311D32"/>
    <w:rsid w:val="00311D41"/>
    <w:rsid w:val="00313983"/>
    <w:rsid w:val="003146D8"/>
    <w:rsid w:val="00317187"/>
    <w:rsid w:val="00317B5A"/>
    <w:rsid w:val="00320052"/>
    <w:rsid w:val="0032091C"/>
    <w:rsid w:val="0032248F"/>
    <w:rsid w:val="00323390"/>
    <w:rsid w:val="00323CDF"/>
    <w:rsid w:val="0032419A"/>
    <w:rsid w:val="0032495B"/>
    <w:rsid w:val="0032499A"/>
    <w:rsid w:val="00324C3C"/>
    <w:rsid w:val="00325B05"/>
    <w:rsid w:val="003261EB"/>
    <w:rsid w:val="00327295"/>
    <w:rsid w:val="003276E6"/>
    <w:rsid w:val="00332FD6"/>
    <w:rsid w:val="003341F7"/>
    <w:rsid w:val="00335070"/>
    <w:rsid w:val="00335C1A"/>
    <w:rsid w:val="00337AD9"/>
    <w:rsid w:val="0034013A"/>
    <w:rsid w:val="00341ABB"/>
    <w:rsid w:val="00342449"/>
    <w:rsid w:val="00342855"/>
    <w:rsid w:val="003438B5"/>
    <w:rsid w:val="00343CAF"/>
    <w:rsid w:val="00344F2C"/>
    <w:rsid w:val="0034530F"/>
    <w:rsid w:val="0034771D"/>
    <w:rsid w:val="00347F5A"/>
    <w:rsid w:val="00347FEC"/>
    <w:rsid w:val="0035067C"/>
    <w:rsid w:val="0035229A"/>
    <w:rsid w:val="00353CEE"/>
    <w:rsid w:val="00356F45"/>
    <w:rsid w:val="0036022E"/>
    <w:rsid w:val="003636BC"/>
    <w:rsid w:val="0036419E"/>
    <w:rsid w:val="00365726"/>
    <w:rsid w:val="00366B74"/>
    <w:rsid w:val="003679A3"/>
    <w:rsid w:val="0037000C"/>
    <w:rsid w:val="003723A6"/>
    <w:rsid w:val="00373471"/>
    <w:rsid w:val="00373737"/>
    <w:rsid w:val="00375558"/>
    <w:rsid w:val="00375C5B"/>
    <w:rsid w:val="00381125"/>
    <w:rsid w:val="0038232C"/>
    <w:rsid w:val="003836CD"/>
    <w:rsid w:val="0038766D"/>
    <w:rsid w:val="00387D37"/>
    <w:rsid w:val="003904F4"/>
    <w:rsid w:val="0039085D"/>
    <w:rsid w:val="00390F63"/>
    <w:rsid w:val="00393C3F"/>
    <w:rsid w:val="00393FB1"/>
    <w:rsid w:val="003949EB"/>
    <w:rsid w:val="00394F06"/>
    <w:rsid w:val="0039579E"/>
    <w:rsid w:val="0039594F"/>
    <w:rsid w:val="003962E5"/>
    <w:rsid w:val="00396351"/>
    <w:rsid w:val="00396956"/>
    <w:rsid w:val="003A1502"/>
    <w:rsid w:val="003A3253"/>
    <w:rsid w:val="003A3907"/>
    <w:rsid w:val="003A43B9"/>
    <w:rsid w:val="003A6513"/>
    <w:rsid w:val="003A710A"/>
    <w:rsid w:val="003B064D"/>
    <w:rsid w:val="003B257A"/>
    <w:rsid w:val="003B2C5B"/>
    <w:rsid w:val="003B323B"/>
    <w:rsid w:val="003B33F7"/>
    <w:rsid w:val="003B36D9"/>
    <w:rsid w:val="003B39F3"/>
    <w:rsid w:val="003B3DD2"/>
    <w:rsid w:val="003B48F4"/>
    <w:rsid w:val="003B5513"/>
    <w:rsid w:val="003B659E"/>
    <w:rsid w:val="003B7168"/>
    <w:rsid w:val="003B7E29"/>
    <w:rsid w:val="003C275E"/>
    <w:rsid w:val="003C2D70"/>
    <w:rsid w:val="003C2DAF"/>
    <w:rsid w:val="003C34AE"/>
    <w:rsid w:val="003C365B"/>
    <w:rsid w:val="003C3737"/>
    <w:rsid w:val="003C4FDE"/>
    <w:rsid w:val="003C51A8"/>
    <w:rsid w:val="003C557F"/>
    <w:rsid w:val="003C60B2"/>
    <w:rsid w:val="003C610A"/>
    <w:rsid w:val="003C61C8"/>
    <w:rsid w:val="003C7824"/>
    <w:rsid w:val="003C7C74"/>
    <w:rsid w:val="003D176A"/>
    <w:rsid w:val="003D1AA4"/>
    <w:rsid w:val="003D2628"/>
    <w:rsid w:val="003D3040"/>
    <w:rsid w:val="003D36AD"/>
    <w:rsid w:val="003D3C1B"/>
    <w:rsid w:val="003D3D7E"/>
    <w:rsid w:val="003D489D"/>
    <w:rsid w:val="003D4B58"/>
    <w:rsid w:val="003D4D16"/>
    <w:rsid w:val="003D5220"/>
    <w:rsid w:val="003D5430"/>
    <w:rsid w:val="003E0DA1"/>
    <w:rsid w:val="003E3583"/>
    <w:rsid w:val="003E4295"/>
    <w:rsid w:val="003E51C0"/>
    <w:rsid w:val="003E51DE"/>
    <w:rsid w:val="003E58DF"/>
    <w:rsid w:val="003E6810"/>
    <w:rsid w:val="003E6F43"/>
    <w:rsid w:val="003F0FF7"/>
    <w:rsid w:val="003F129B"/>
    <w:rsid w:val="003F30C3"/>
    <w:rsid w:val="003F3812"/>
    <w:rsid w:val="003F384A"/>
    <w:rsid w:val="003F3899"/>
    <w:rsid w:val="003F411F"/>
    <w:rsid w:val="003F4B80"/>
    <w:rsid w:val="003F6D1F"/>
    <w:rsid w:val="003F7116"/>
    <w:rsid w:val="003F776D"/>
    <w:rsid w:val="003F7E32"/>
    <w:rsid w:val="003F7ED1"/>
    <w:rsid w:val="004002B7"/>
    <w:rsid w:val="004006AE"/>
    <w:rsid w:val="00400FFA"/>
    <w:rsid w:val="0040465C"/>
    <w:rsid w:val="00404C4C"/>
    <w:rsid w:val="00405139"/>
    <w:rsid w:val="00405211"/>
    <w:rsid w:val="00405BCB"/>
    <w:rsid w:val="004060B8"/>
    <w:rsid w:val="004066B2"/>
    <w:rsid w:val="00407FDA"/>
    <w:rsid w:val="00411309"/>
    <w:rsid w:val="00411C3F"/>
    <w:rsid w:val="0041423F"/>
    <w:rsid w:val="00414E48"/>
    <w:rsid w:val="00414F81"/>
    <w:rsid w:val="00415921"/>
    <w:rsid w:val="00416260"/>
    <w:rsid w:val="004169D3"/>
    <w:rsid w:val="00420616"/>
    <w:rsid w:val="0042098F"/>
    <w:rsid w:val="004216D3"/>
    <w:rsid w:val="00421F67"/>
    <w:rsid w:val="00423287"/>
    <w:rsid w:val="00423C21"/>
    <w:rsid w:val="00424744"/>
    <w:rsid w:val="00424D04"/>
    <w:rsid w:val="00425A90"/>
    <w:rsid w:val="00425D5C"/>
    <w:rsid w:val="00425FF1"/>
    <w:rsid w:val="00431402"/>
    <w:rsid w:val="00431AFE"/>
    <w:rsid w:val="0043403D"/>
    <w:rsid w:val="00436A0F"/>
    <w:rsid w:val="00437150"/>
    <w:rsid w:val="004374BA"/>
    <w:rsid w:val="0043750A"/>
    <w:rsid w:val="00437FE4"/>
    <w:rsid w:val="00440AB4"/>
    <w:rsid w:val="0044191A"/>
    <w:rsid w:val="004423A9"/>
    <w:rsid w:val="00443081"/>
    <w:rsid w:val="0044404F"/>
    <w:rsid w:val="0044407B"/>
    <w:rsid w:val="004449E4"/>
    <w:rsid w:val="00444CAC"/>
    <w:rsid w:val="0044519F"/>
    <w:rsid w:val="004457E8"/>
    <w:rsid w:val="00447299"/>
    <w:rsid w:val="0045009B"/>
    <w:rsid w:val="00450E4B"/>
    <w:rsid w:val="00452788"/>
    <w:rsid w:val="004552D8"/>
    <w:rsid w:val="00456C57"/>
    <w:rsid w:val="00456C6C"/>
    <w:rsid w:val="00456E86"/>
    <w:rsid w:val="004574EA"/>
    <w:rsid w:val="004613AF"/>
    <w:rsid w:val="0046514B"/>
    <w:rsid w:val="0046614D"/>
    <w:rsid w:val="004703AD"/>
    <w:rsid w:val="00471898"/>
    <w:rsid w:val="00471DC8"/>
    <w:rsid w:val="00471EDD"/>
    <w:rsid w:val="004732E9"/>
    <w:rsid w:val="0047387F"/>
    <w:rsid w:val="004755D4"/>
    <w:rsid w:val="00475A4E"/>
    <w:rsid w:val="00476DB3"/>
    <w:rsid w:val="004814D9"/>
    <w:rsid w:val="004816E3"/>
    <w:rsid w:val="004825C7"/>
    <w:rsid w:val="0048381C"/>
    <w:rsid w:val="00484A96"/>
    <w:rsid w:val="004854BB"/>
    <w:rsid w:val="00485BCA"/>
    <w:rsid w:val="00486059"/>
    <w:rsid w:val="00487AF5"/>
    <w:rsid w:val="00490D0F"/>
    <w:rsid w:val="00492094"/>
    <w:rsid w:val="00493454"/>
    <w:rsid w:val="00496068"/>
    <w:rsid w:val="00496606"/>
    <w:rsid w:val="00497221"/>
    <w:rsid w:val="00497B4A"/>
    <w:rsid w:val="004A05C2"/>
    <w:rsid w:val="004A1439"/>
    <w:rsid w:val="004A29F7"/>
    <w:rsid w:val="004A3403"/>
    <w:rsid w:val="004A3889"/>
    <w:rsid w:val="004A3CB2"/>
    <w:rsid w:val="004A4B6F"/>
    <w:rsid w:val="004A53E8"/>
    <w:rsid w:val="004A72F2"/>
    <w:rsid w:val="004A7751"/>
    <w:rsid w:val="004B0A8E"/>
    <w:rsid w:val="004B0E57"/>
    <w:rsid w:val="004B35DD"/>
    <w:rsid w:val="004B42F7"/>
    <w:rsid w:val="004B518E"/>
    <w:rsid w:val="004B684B"/>
    <w:rsid w:val="004C0079"/>
    <w:rsid w:val="004C0723"/>
    <w:rsid w:val="004C0A01"/>
    <w:rsid w:val="004C154B"/>
    <w:rsid w:val="004C2648"/>
    <w:rsid w:val="004C29D1"/>
    <w:rsid w:val="004C2D51"/>
    <w:rsid w:val="004C2D63"/>
    <w:rsid w:val="004C4698"/>
    <w:rsid w:val="004C482B"/>
    <w:rsid w:val="004C7E9A"/>
    <w:rsid w:val="004D0ED8"/>
    <w:rsid w:val="004D12BD"/>
    <w:rsid w:val="004D1853"/>
    <w:rsid w:val="004D278D"/>
    <w:rsid w:val="004D453C"/>
    <w:rsid w:val="004D6BA7"/>
    <w:rsid w:val="004D7093"/>
    <w:rsid w:val="004E0003"/>
    <w:rsid w:val="004E070E"/>
    <w:rsid w:val="004E2496"/>
    <w:rsid w:val="004E2AF8"/>
    <w:rsid w:val="004E2C55"/>
    <w:rsid w:val="004E48B2"/>
    <w:rsid w:val="004E51E0"/>
    <w:rsid w:val="004E5E66"/>
    <w:rsid w:val="004E61DA"/>
    <w:rsid w:val="004E6577"/>
    <w:rsid w:val="004E78D9"/>
    <w:rsid w:val="004E7ADB"/>
    <w:rsid w:val="004F1BA4"/>
    <w:rsid w:val="004F1E09"/>
    <w:rsid w:val="004F2951"/>
    <w:rsid w:val="004F6B52"/>
    <w:rsid w:val="004F6FE3"/>
    <w:rsid w:val="004F78E2"/>
    <w:rsid w:val="00503B4D"/>
    <w:rsid w:val="005047E6"/>
    <w:rsid w:val="00504EE9"/>
    <w:rsid w:val="0050698F"/>
    <w:rsid w:val="005103F4"/>
    <w:rsid w:val="00510E13"/>
    <w:rsid w:val="005113AF"/>
    <w:rsid w:val="00512747"/>
    <w:rsid w:val="00512A16"/>
    <w:rsid w:val="0051753C"/>
    <w:rsid w:val="00521576"/>
    <w:rsid w:val="0052214E"/>
    <w:rsid w:val="005225D4"/>
    <w:rsid w:val="00522C10"/>
    <w:rsid w:val="005250E6"/>
    <w:rsid w:val="00525D29"/>
    <w:rsid w:val="00526A2C"/>
    <w:rsid w:val="0053194C"/>
    <w:rsid w:val="005324D4"/>
    <w:rsid w:val="00534088"/>
    <w:rsid w:val="00535F2E"/>
    <w:rsid w:val="0053604F"/>
    <w:rsid w:val="005376DE"/>
    <w:rsid w:val="00540932"/>
    <w:rsid w:val="005409FE"/>
    <w:rsid w:val="00540C19"/>
    <w:rsid w:val="00540ED4"/>
    <w:rsid w:val="00541345"/>
    <w:rsid w:val="00542400"/>
    <w:rsid w:val="0054295D"/>
    <w:rsid w:val="00542D23"/>
    <w:rsid w:val="005432E9"/>
    <w:rsid w:val="0054442C"/>
    <w:rsid w:val="00544631"/>
    <w:rsid w:val="00544E5F"/>
    <w:rsid w:val="00545A34"/>
    <w:rsid w:val="00545E8E"/>
    <w:rsid w:val="0054637F"/>
    <w:rsid w:val="005463CC"/>
    <w:rsid w:val="0054644B"/>
    <w:rsid w:val="00546BE8"/>
    <w:rsid w:val="00547407"/>
    <w:rsid w:val="00550285"/>
    <w:rsid w:val="005503C2"/>
    <w:rsid w:val="005508CA"/>
    <w:rsid w:val="0055135E"/>
    <w:rsid w:val="0055213C"/>
    <w:rsid w:val="00552BB8"/>
    <w:rsid w:val="00554330"/>
    <w:rsid w:val="0055457F"/>
    <w:rsid w:val="00555354"/>
    <w:rsid w:val="005562F1"/>
    <w:rsid w:val="00556B33"/>
    <w:rsid w:val="00556CDB"/>
    <w:rsid w:val="00556D61"/>
    <w:rsid w:val="00561280"/>
    <w:rsid w:val="00561590"/>
    <w:rsid w:val="00561BB6"/>
    <w:rsid w:val="00562492"/>
    <w:rsid w:val="005629CB"/>
    <w:rsid w:val="00563E97"/>
    <w:rsid w:val="0056499C"/>
    <w:rsid w:val="00567811"/>
    <w:rsid w:val="0057110D"/>
    <w:rsid w:val="00572A20"/>
    <w:rsid w:val="0057303A"/>
    <w:rsid w:val="00573C0B"/>
    <w:rsid w:val="00575D6B"/>
    <w:rsid w:val="005776E9"/>
    <w:rsid w:val="00580B23"/>
    <w:rsid w:val="005812C4"/>
    <w:rsid w:val="00581D10"/>
    <w:rsid w:val="0058250B"/>
    <w:rsid w:val="00582B3F"/>
    <w:rsid w:val="00582C00"/>
    <w:rsid w:val="005836F8"/>
    <w:rsid w:val="0058435A"/>
    <w:rsid w:val="00584A1C"/>
    <w:rsid w:val="00585C99"/>
    <w:rsid w:val="005862D0"/>
    <w:rsid w:val="005867B2"/>
    <w:rsid w:val="005875E2"/>
    <w:rsid w:val="00590EFC"/>
    <w:rsid w:val="00591630"/>
    <w:rsid w:val="005918FA"/>
    <w:rsid w:val="00591900"/>
    <w:rsid w:val="0059257C"/>
    <w:rsid w:val="00592A86"/>
    <w:rsid w:val="00592BB7"/>
    <w:rsid w:val="005959A1"/>
    <w:rsid w:val="005959B4"/>
    <w:rsid w:val="00595C9A"/>
    <w:rsid w:val="005978E8"/>
    <w:rsid w:val="005A026C"/>
    <w:rsid w:val="005A21F5"/>
    <w:rsid w:val="005A2C63"/>
    <w:rsid w:val="005A4196"/>
    <w:rsid w:val="005A4E87"/>
    <w:rsid w:val="005A52BF"/>
    <w:rsid w:val="005A65F7"/>
    <w:rsid w:val="005A7834"/>
    <w:rsid w:val="005B4801"/>
    <w:rsid w:val="005B65C2"/>
    <w:rsid w:val="005C1662"/>
    <w:rsid w:val="005C1F5A"/>
    <w:rsid w:val="005C2300"/>
    <w:rsid w:val="005C23A4"/>
    <w:rsid w:val="005C248A"/>
    <w:rsid w:val="005C49DC"/>
    <w:rsid w:val="005C4F2D"/>
    <w:rsid w:val="005C786C"/>
    <w:rsid w:val="005C79C4"/>
    <w:rsid w:val="005D0758"/>
    <w:rsid w:val="005D1998"/>
    <w:rsid w:val="005D1CDF"/>
    <w:rsid w:val="005D1EF6"/>
    <w:rsid w:val="005D2BB7"/>
    <w:rsid w:val="005D37B6"/>
    <w:rsid w:val="005D4BDD"/>
    <w:rsid w:val="005D5541"/>
    <w:rsid w:val="005D598A"/>
    <w:rsid w:val="005D6A51"/>
    <w:rsid w:val="005D742E"/>
    <w:rsid w:val="005D7CF7"/>
    <w:rsid w:val="005E09AA"/>
    <w:rsid w:val="005E31C1"/>
    <w:rsid w:val="005E61A8"/>
    <w:rsid w:val="005E691B"/>
    <w:rsid w:val="005E7D82"/>
    <w:rsid w:val="005E7E76"/>
    <w:rsid w:val="005F0168"/>
    <w:rsid w:val="005F57B2"/>
    <w:rsid w:val="005F6419"/>
    <w:rsid w:val="00600865"/>
    <w:rsid w:val="00600B0A"/>
    <w:rsid w:val="00601972"/>
    <w:rsid w:val="00602150"/>
    <w:rsid w:val="0060242A"/>
    <w:rsid w:val="00602737"/>
    <w:rsid w:val="00602BDF"/>
    <w:rsid w:val="0060417C"/>
    <w:rsid w:val="0060543D"/>
    <w:rsid w:val="00605981"/>
    <w:rsid w:val="00605FF6"/>
    <w:rsid w:val="0060602D"/>
    <w:rsid w:val="00606337"/>
    <w:rsid w:val="0060641C"/>
    <w:rsid w:val="00606E57"/>
    <w:rsid w:val="006104DD"/>
    <w:rsid w:val="006105DA"/>
    <w:rsid w:val="00610D89"/>
    <w:rsid w:val="00611590"/>
    <w:rsid w:val="006118C3"/>
    <w:rsid w:val="006130B5"/>
    <w:rsid w:val="00617400"/>
    <w:rsid w:val="00617705"/>
    <w:rsid w:val="0061776D"/>
    <w:rsid w:val="006179DA"/>
    <w:rsid w:val="00621672"/>
    <w:rsid w:val="0062268F"/>
    <w:rsid w:val="006233B1"/>
    <w:rsid w:val="00623406"/>
    <w:rsid w:val="00623899"/>
    <w:rsid w:val="00623CBD"/>
    <w:rsid w:val="0062572D"/>
    <w:rsid w:val="006257E5"/>
    <w:rsid w:val="006260BC"/>
    <w:rsid w:val="00626B5C"/>
    <w:rsid w:val="00626EE0"/>
    <w:rsid w:val="006307B8"/>
    <w:rsid w:val="006324D2"/>
    <w:rsid w:val="00632D29"/>
    <w:rsid w:val="00633A23"/>
    <w:rsid w:val="006345AA"/>
    <w:rsid w:val="00634EDE"/>
    <w:rsid w:val="0063502E"/>
    <w:rsid w:val="0063539B"/>
    <w:rsid w:val="0063574C"/>
    <w:rsid w:val="006361A5"/>
    <w:rsid w:val="006363BA"/>
    <w:rsid w:val="00641488"/>
    <w:rsid w:val="00641800"/>
    <w:rsid w:val="0064225A"/>
    <w:rsid w:val="00643E4F"/>
    <w:rsid w:val="006448C7"/>
    <w:rsid w:val="006456F0"/>
    <w:rsid w:val="00647C7C"/>
    <w:rsid w:val="00650298"/>
    <w:rsid w:val="006519C6"/>
    <w:rsid w:val="00652DE1"/>
    <w:rsid w:val="00654424"/>
    <w:rsid w:val="00654C9E"/>
    <w:rsid w:val="00655318"/>
    <w:rsid w:val="0065597F"/>
    <w:rsid w:val="006564CE"/>
    <w:rsid w:val="00657189"/>
    <w:rsid w:val="00657D94"/>
    <w:rsid w:val="00657F33"/>
    <w:rsid w:val="0066027B"/>
    <w:rsid w:val="00660AB1"/>
    <w:rsid w:val="00662715"/>
    <w:rsid w:val="00663966"/>
    <w:rsid w:val="00664950"/>
    <w:rsid w:val="006649EC"/>
    <w:rsid w:val="00665BA7"/>
    <w:rsid w:val="006666FE"/>
    <w:rsid w:val="006677FF"/>
    <w:rsid w:val="006701D9"/>
    <w:rsid w:val="006704F2"/>
    <w:rsid w:val="006726D8"/>
    <w:rsid w:val="00675D56"/>
    <w:rsid w:val="00677157"/>
    <w:rsid w:val="00677DA9"/>
    <w:rsid w:val="00680956"/>
    <w:rsid w:val="00681B56"/>
    <w:rsid w:val="006824C2"/>
    <w:rsid w:val="006828A6"/>
    <w:rsid w:val="00682EAB"/>
    <w:rsid w:val="00683220"/>
    <w:rsid w:val="00687FA0"/>
    <w:rsid w:val="006906E7"/>
    <w:rsid w:val="00691216"/>
    <w:rsid w:val="00692577"/>
    <w:rsid w:val="00692657"/>
    <w:rsid w:val="00693ACF"/>
    <w:rsid w:val="00693EA0"/>
    <w:rsid w:val="00695C3D"/>
    <w:rsid w:val="00696B40"/>
    <w:rsid w:val="006A0CE5"/>
    <w:rsid w:val="006A22C3"/>
    <w:rsid w:val="006A2ED2"/>
    <w:rsid w:val="006A35A9"/>
    <w:rsid w:val="006A3C11"/>
    <w:rsid w:val="006A4697"/>
    <w:rsid w:val="006A507A"/>
    <w:rsid w:val="006A67A9"/>
    <w:rsid w:val="006B04F9"/>
    <w:rsid w:val="006B0FFE"/>
    <w:rsid w:val="006B3A87"/>
    <w:rsid w:val="006B5C2F"/>
    <w:rsid w:val="006B664F"/>
    <w:rsid w:val="006B7010"/>
    <w:rsid w:val="006B7181"/>
    <w:rsid w:val="006C0E1F"/>
    <w:rsid w:val="006C193B"/>
    <w:rsid w:val="006C3095"/>
    <w:rsid w:val="006C5058"/>
    <w:rsid w:val="006C5068"/>
    <w:rsid w:val="006C6324"/>
    <w:rsid w:val="006C7657"/>
    <w:rsid w:val="006C79AF"/>
    <w:rsid w:val="006D016E"/>
    <w:rsid w:val="006D047F"/>
    <w:rsid w:val="006D05A3"/>
    <w:rsid w:val="006D2FE5"/>
    <w:rsid w:val="006D3A9F"/>
    <w:rsid w:val="006D3F93"/>
    <w:rsid w:val="006D46FA"/>
    <w:rsid w:val="006D7229"/>
    <w:rsid w:val="006E1151"/>
    <w:rsid w:val="006E16B2"/>
    <w:rsid w:val="006E2734"/>
    <w:rsid w:val="006E29A1"/>
    <w:rsid w:val="006E3C0A"/>
    <w:rsid w:val="006E3C31"/>
    <w:rsid w:val="006E5104"/>
    <w:rsid w:val="006E58D3"/>
    <w:rsid w:val="006E6311"/>
    <w:rsid w:val="006F0146"/>
    <w:rsid w:val="006F0204"/>
    <w:rsid w:val="006F0A3D"/>
    <w:rsid w:val="006F15A7"/>
    <w:rsid w:val="006F3F60"/>
    <w:rsid w:val="006F500B"/>
    <w:rsid w:val="006F7286"/>
    <w:rsid w:val="00700609"/>
    <w:rsid w:val="00700ACD"/>
    <w:rsid w:val="007010F8"/>
    <w:rsid w:val="00702BF1"/>
    <w:rsid w:val="007036F7"/>
    <w:rsid w:val="00704B99"/>
    <w:rsid w:val="00705CF1"/>
    <w:rsid w:val="00707BD6"/>
    <w:rsid w:val="0071121D"/>
    <w:rsid w:val="00711999"/>
    <w:rsid w:val="007145FF"/>
    <w:rsid w:val="00715B2A"/>
    <w:rsid w:val="00715EEF"/>
    <w:rsid w:val="0072041C"/>
    <w:rsid w:val="00721C40"/>
    <w:rsid w:val="00723D8A"/>
    <w:rsid w:val="00723DD1"/>
    <w:rsid w:val="00726D6D"/>
    <w:rsid w:val="00727D41"/>
    <w:rsid w:val="007303F4"/>
    <w:rsid w:val="00730D63"/>
    <w:rsid w:val="00730E42"/>
    <w:rsid w:val="0073249D"/>
    <w:rsid w:val="007330E8"/>
    <w:rsid w:val="007333FF"/>
    <w:rsid w:val="007335B4"/>
    <w:rsid w:val="00734235"/>
    <w:rsid w:val="0073740B"/>
    <w:rsid w:val="00737EBA"/>
    <w:rsid w:val="0074087D"/>
    <w:rsid w:val="0074129B"/>
    <w:rsid w:val="0074158D"/>
    <w:rsid w:val="00742319"/>
    <w:rsid w:val="0074361D"/>
    <w:rsid w:val="0074486C"/>
    <w:rsid w:val="007448FC"/>
    <w:rsid w:val="00744DF2"/>
    <w:rsid w:val="007450F1"/>
    <w:rsid w:val="0074590B"/>
    <w:rsid w:val="007468A2"/>
    <w:rsid w:val="007469A0"/>
    <w:rsid w:val="0075094F"/>
    <w:rsid w:val="00751515"/>
    <w:rsid w:val="0075183F"/>
    <w:rsid w:val="0075274F"/>
    <w:rsid w:val="00754553"/>
    <w:rsid w:val="007550D2"/>
    <w:rsid w:val="007555B7"/>
    <w:rsid w:val="00756A61"/>
    <w:rsid w:val="00760ED8"/>
    <w:rsid w:val="007626B7"/>
    <w:rsid w:val="007627C7"/>
    <w:rsid w:val="00764226"/>
    <w:rsid w:val="00764425"/>
    <w:rsid w:val="0076498D"/>
    <w:rsid w:val="00765D3E"/>
    <w:rsid w:val="00765F16"/>
    <w:rsid w:val="00766073"/>
    <w:rsid w:val="007661E5"/>
    <w:rsid w:val="007661F7"/>
    <w:rsid w:val="00766395"/>
    <w:rsid w:val="0076683B"/>
    <w:rsid w:val="00766AD6"/>
    <w:rsid w:val="00767AB5"/>
    <w:rsid w:val="00770E1E"/>
    <w:rsid w:val="00771FBC"/>
    <w:rsid w:val="007726F5"/>
    <w:rsid w:val="00772AA8"/>
    <w:rsid w:val="00773845"/>
    <w:rsid w:val="00773E99"/>
    <w:rsid w:val="00775475"/>
    <w:rsid w:val="00775FBB"/>
    <w:rsid w:val="007763C4"/>
    <w:rsid w:val="0078168D"/>
    <w:rsid w:val="0078176B"/>
    <w:rsid w:val="0078212B"/>
    <w:rsid w:val="0078271A"/>
    <w:rsid w:val="00783AA9"/>
    <w:rsid w:val="00783EC4"/>
    <w:rsid w:val="007842CD"/>
    <w:rsid w:val="00784DF6"/>
    <w:rsid w:val="00785232"/>
    <w:rsid w:val="0078569E"/>
    <w:rsid w:val="00785E4D"/>
    <w:rsid w:val="007867AA"/>
    <w:rsid w:val="00786858"/>
    <w:rsid w:val="00786994"/>
    <w:rsid w:val="0078769E"/>
    <w:rsid w:val="00787A21"/>
    <w:rsid w:val="007914B0"/>
    <w:rsid w:val="0079276F"/>
    <w:rsid w:val="00792B8F"/>
    <w:rsid w:val="00793299"/>
    <w:rsid w:val="00793BDF"/>
    <w:rsid w:val="00793FA8"/>
    <w:rsid w:val="00794BFC"/>
    <w:rsid w:val="00794E34"/>
    <w:rsid w:val="007A0DBD"/>
    <w:rsid w:val="007A1D1C"/>
    <w:rsid w:val="007A2C02"/>
    <w:rsid w:val="007A4295"/>
    <w:rsid w:val="007A4CCD"/>
    <w:rsid w:val="007A6793"/>
    <w:rsid w:val="007A6D47"/>
    <w:rsid w:val="007A7462"/>
    <w:rsid w:val="007A7FF0"/>
    <w:rsid w:val="007B0DC5"/>
    <w:rsid w:val="007B186C"/>
    <w:rsid w:val="007B1FE5"/>
    <w:rsid w:val="007B30B6"/>
    <w:rsid w:val="007B4291"/>
    <w:rsid w:val="007B6417"/>
    <w:rsid w:val="007B6B08"/>
    <w:rsid w:val="007C011D"/>
    <w:rsid w:val="007C01EA"/>
    <w:rsid w:val="007C07ED"/>
    <w:rsid w:val="007C103E"/>
    <w:rsid w:val="007C131B"/>
    <w:rsid w:val="007C1696"/>
    <w:rsid w:val="007C1E37"/>
    <w:rsid w:val="007C3ED0"/>
    <w:rsid w:val="007C4290"/>
    <w:rsid w:val="007C5971"/>
    <w:rsid w:val="007C714C"/>
    <w:rsid w:val="007C76F6"/>
    <w:rsid w:val="007D1D3B"/>
    <w:rsid w:val="007D23DB"/>
    <w:rsid w:val="007D3F11"/>
    <w:rsid w:val="007D5F14"/>
    <w:rsid w:val="007D5F21"/>
    <w:rsid w:val="007D61A9"/>
    <w:rsid w:val="007D6616"/>
    <w:rsid w:val="007D7B0A"/>
    <w:rsid w:val="007D7E20"/>
    <w:rsid w:val="007E0FF5"/>
    <w:rsid w:val="007E205C"/>
    <w:rsid w:val="007E3C2F"/>
    <w:rsid w:val="007E3F3D"/>
    <w:rsid w:val="007E459D"/>
    <w:rsid w:val="007E5229"/>
    <w:rsid w:val="007E554B"/>
    <w:rsid w:val="007E78D6"/>
    <w:rsid w:val="007F0E15"/>
    <w:rsid w:val="007F1CA8"/>
    <w:rsid w:val="007F3515"/>
    <w:rsid w:val="007F4ECE"/>
    <w:rsid w:val="007F54B9"/>
    <w:rsid w:val="007F56B4"/>
    <w:rsid w:val="007F571D"/>
    <w:rsid w:val="007F6377"/>
    <w:rsid w:val="007F69DF"/>
    <w:rsid w:val="007F6E63"/>
    <w:rsid w:val="007F7831"/>
    <w:rsid w:val="007F7C3D"/>
    <w:rsid w:val="00801316"/>
    <w:rsid w:val="008033A5"/>
    <w:rsid w:val="00804D6D"/>
    <w:rsid w:val="00805FB1"/>
    <w:rsid w:val="00806A76"/>
    <w:rsid w:val="00806C6C"/>
    <w:rsid w:val="0081024C"/>
    <w:rsid w:val="00810B26"/>
    <w:rsid w:val="00811968"/>
    <w:rsid w:val="00811C9D"/>
    <w:rsid w:val="008138B9"/>
    <w:rsid w:val="008144CC"/>
    <w:rsid w:val="00815C10"/>
    <w:rsid w:val="00815DFF"/>
    <w:rsid w:val="00816C80"/>
    <w:rsid w:val="00820B21"/>
    <w:rsid w:val="00831C83"/>
    <w:rsid w:val="008321E4"/>
    <w:rsid w:val="00832B74"/>
    <w:rsid w:val="00834E4C"/>
    <w:rsid w:val="008350EB"/>
    <w:rsid w:val="008364E6"/>
    <w:rsid w:val="00836E08"/>
    <w:rsid w:val="008376B5"/>
    <w:rsid w:val="00841BCD"/>
    <w:rsid w:val="0084346C"/>
    <w:rsid w:val="00843715"/>
    <w:rsid w:val="00843C83"/>
    <w:rsid w:val="0084420E"/>
    <w:rsid w:val="008466E4"/>
    <w:rsid w:val="00847993"/>
    <w:rsid w:val="00850546"/>
    <w:rsid w:val="00850790"/>
    <w:rsid w:val="00851A8E"/>
    <w:rsid w:val="0085206A"/>
    <w:rsid w:val="0085365B"/>
    <w:rsid w:val="00853C3F"/>
    <w:rsid w:val="00853FAF"/>
    <w:rsid w:val="008549D6"/>
    <w:rsid w:val="00854DF3"/>
    <w:rsid w:val="00855262"/>
    <w:rsid w:val="00856088"/>
    <w:rsid w:val="00861A60"/>
    <w:rsid w:val="008622E8"/>
    <w:rsid w:val="008623C8"/>
    <w:rsid w:val="008624B6"/>
    <w:rsid w:val="00862CDB"/>
    <w:rsid w:val="0086618B"/>
    <w:rsid w:val="00866415"/>
    <w:rsid w:val="008670B4"/>
    <w:rsid w:val="00870D86"/>
    <w:rsid w:val="00874144"/>
    <w:rsid w:val="008742B1"/>
    <w:rsid w:val="00875BA1"/>
    <w:rsid w:val="008765F9"/>
    <w:rsid w:val="00876EAB"/>
    <w:rsid w:val="008773BE"/>
    <w:rsid w:val="0088098A"/>
    <w:rsid w:val="00880DE0"/>
    <w:rsid w:val="00881170"/>
    <w:rsid w:val="008826C1"/>
    <w:rsid w:val="00882705"/>
    <w:rsid w:val="008835D4"/>
    <w:rsid w:val="008836BE"/>
    <w:rsid w:val="00883DFD"/>
    <w:rsid w:val="00884B95"/>
    <w:rsid w:val="00884BB3"/>
    <w:rsid w:val="00885123"/>
    <w:rsid w:val="008868CE"/>
    <w:rsid w:val="00886C4A"/>
    <w:rsid w:val="00886D52"/>
    <w:rsid w:val="00886FE7"/>
    <w:rsid w:val="008875DF"/>
    <w:rsid w:val="00887A9A"/>
    <w:rsid w:val="00887BD5"/>
    <w:rsid w:val="00890AD8"/>
    <w:rsid w:val="0089226B"/>
    <w:rsid w:val="008931BD"/>
    <w:rsid w:val="00893BA7"/>
    <w:rsid w:val="008944A1"/>
    <w:rsid w:val="008966FC"/>
    <w:rsid w:val="00897C3E"/>
    <w:rsid w:val="00897DAC"/>
    <w:rsid w:val="008A0106"/>
    <w:rsid w:val="008A0FAB"/>
    <w:rsid w:val="008A1BF7"/>
    <w:rsid w:val="008A1F80"/>
    <w:rsid w:val="008A209F"/>
    <w:rsid w:val="008A22B1"/>
    <w:rsid w:val="008A2735"/>
    <w:rsid w:val="008A307D"/>
    <w:rsid w:val="008A3534"/>
    <w:rsid w:val="008A570A"/>
    <w:rsid w:val="008A5B0E"/>
    <w:rsid w:val="008A63CC"/>
    <w:rsid w:val="008A6E8D"/>
    <w:rsid w:val="008B07AC"/>
    <w:rsid w:val="008B0961"/>
    <w:rsid w:val="008B0EE3"/>
    <w:rsid w:val="008B15C7"/>
    <w:rsid w:val="008B229A"/>
    <w:rsid w:val="008B4655"/>
    <w:rsid w:val="008B4FFE"/>
    <w:rsid w:val="008B6364"/>
    <w:rsid w:val="008B66AC"/>
    <w:rsid w:val="008B738A"/>
    <w:rsid w:val="008B7DB6"/>
    <w:rsid w:val="008C0A17"/>
    <w:rsid w:val="008C0E69"/>
    <w:rsid w:val="008C2455"/>
    <w:rsid w:val="008C2951"/>
    <w:rsid w:val="008C2A52"/>
    <w:rsid w:val="008C3462"/>
    <w:rsid w:val="008C7825"/>
    <w:rsid w:val="008C7C07"/>
    <w:rsid w:val="008D053E"/>
    <w:rsid w:val="008D067A"/>
    <w:rsid w:val="008D1DC9"/>
    <w:rsid w:val="008D211F"/>
    <w:rsid w:val="008D3EC0"/>
    <w:rsid w:val="008D6BBE"/>
    <w:rsid w:val="008E1072"/>
    <w:rsid w:val="008E15E3"/>
    <w:rsid w:val="008E280D"/>
    <w:rsid w:val="008E3693"/>
    <w:rsid w:val="008E5B4D"/>
    <w:rsid w:val="008E63DE"/>
    <w:rsid w:val="008E7DED"/>
    <w:rsid w:val="008F0EED"/>
    <w:rsid w:val="008F3246"/>
    <w:rsid w:val="008F4902"/>
    <w:rsid w:val="008F4E3C"/>
    <w:rsid w:val="008F5180"/>
    <w:rsid w:val="00900192"/>
    <w:rsid w:val="0090091A"/>
    <w:rsid w:val="00902810"/>
    <w:rsid w:val="009042BD"/>
    <w:rsid w:val="0090703D"/>
    <w:rsid w:val="00907D73"/>
    <w:rsid w:val="00910541"/>
    <w:rsid w:val="00911884"/>
    <w:rsid w:val="00911A7E"/>
    <w:rsid w:val="00912160"/>
    <w:rsid w:val="00912691"/>
    <w:rsid w:val="00912F22"/>
    <w:rsid w:val="0091430C"/>
    <w:rsid w:val="00914DA9"/>
    <w:rsid w:val="00915037"/>
    <w:rsid w:val="0091718C"/>
    <w:rsid w:val="009173EE"/>
    <w:rsid w:val="00917D03"/>
    <w:rsid w:val="00917E63"/>
    <w:rsid w:val="009223E1"/>
    <w:rsid w:val="009224B6"/>
    <w:rsid w:val="00923BE1"/>
    <w:rsid w:val="00925DD5"/>
    <w:rsid w:val="00926962"/>
    <w:rsid w:val="00926A84"/>
    <w:rsid w:val="0092746F"/>
    <w:rsid w:val="00930AF5"/>
    <w:rsid w:val="009346D3"/>
    <w:rsid w:val="00934DCE"/>
    <w:rsid w:val="00936159"/>
    <w:rsid w:val="009361DC"/>
    <w:rsid w:val="00937780"/>
    <w:rsid w:val="009412B5"/>
    <w:rsid w:val="0094280C"/>
    <w:rsid w:val="009446D4"/>
    <w:rsid w:val="00946045"/>
    <w:rsid w:val="009524BE"/>
    <w:rsid w:val="009532B0"/>
    <w:rsid w:val="00953F65"/>
    <w:rsid w:val="009548C2"/>
    <w:rsid w:val="00954ACF"/>
    <w:rsid w:val="0095536E"/>
    <w:rsid w:val="00955C01"/>
    <w:rsid w:val="00955D7A"/>
    <w:rsid w:val="00960402"/>
    <w:rsid w:val="00960BBE"/>
    <w:rsid w:val="0096162A"/>
    <w:rsid w:val="009616FB"/>
    <w:rsid w:val="00961C48"/>
    <w:rsid w:val="00962ED2"/>
    <w:rsid w:val="00963C91"/>
    <w:rsid w:val="009646A2"/>
    <w:rsid w:val="00967219"/>
    <w:rsid w:val="009713C3"/>
    <w:rsid w:val="00972FEF"/>
    <w:rsid w:val="00973EF6"/>
    <w:rsid w:val="009758A1"/>
    <w:rsid w:val="00975DFA"/>
    <w:rsid w:val="00977E1D"/>
    <w:rsid w:val="00981790"/>
    <w:rsid w:val="00981E57"/>
    <w:rsid w:val="00982A37"/>
    <w:rsid w:val="00982CEC"/>
    <w:rsid w:val="009832FD"/>
    <w:rsid w:val="00983307"/>
    <w:rsid w:val="009839E1"/>
    <w:rsid w:val="0098471F"/>
    <w:rsid w:val="00985B05"/>
    <w:rsid w:val="00985EB2"/>
    <w:rsid w:val="0098689F"/>
    <w:rsid w:val="00986D68"/>
    <w:rsid w:val="00987DA6"/>
    <w:rsid w:val="00992529"/>
    <w:rsid w:val="00993069"/>
    <w:rsid w:val="00993B48"/>
    <w:rsid w:val="00994467"/>
    <w:rsid w:val="0099671A"/>
    <w:rsid w:val="00997A94"/>
    <w:rsid w:val="00997E4D"/>
    <w:rsid w:val="009A039C"/>
    <w:rsid w:val="009A1761"/>
    <w:rsid w:val="009A2641"/>
    <w:rsid w:val="009A2947"/>
    <w:rsid w:val="009A331A"/>
    <w:rsid w:val="009A3517"/>
    <w:rsid w:val="009A3D13"/>
    <w:rsid w:val="009A6260"/>
    <w:rsid w:val="009A69F7"/>
    <w:rsid w:val="009A7628"/>
    <w:rsid w:val="009B0573"/>
    <w:rsid w:val="009B1047"/>
    <w:rsid w:val="009B27C8"/>
    <w:rsid w:val="009B29C2"/>
    <w:rsid w:val="009B2F33"/>
    <w:rsid w:val="009B379C"/>
    <w:rsid w:val="009B4D4A"/>
    <w:rsid w:val="009B4E0F"/>
    <w:rsid w:val="009B7423"/>
    <w:rsid w:val="009B7B4B"/>
    <w:rsid w:val="009B7C21"/>
    <w:rsid w:val="009C0F1D"/>
    <w:rsid w:val="009C1640"/>
    <w:rsid w:val="009C1D0F"/>
    <w:rsid w:val="009C27E3"/>
    <w:rsid w:val="009C2AF6"/>
    <w:rsid w:val="009C7362"/>
    <w:rsid w:val="009D0438"/>
    <w:rsid w:val="009D0453"/>
    <w:rsid w:val="009D1C7E"/>
    <w:rsid w:val="009D2ED9"/>
    <w:rsid w:val="009D598D"/>
    <w:rsid w:val="009D5FDC"/>
    <w:rsid w:val="009D7F89"/>
    <w:rsid w:val="009E1387"/>
    <w:rsid w:val="009E17C9"/>
    <w:rsid w:val="009E3B90"/>
    <w:rsid w:val="009E55FF"/>
    <w:rsid w:val="009E5699"/>
    <w:rsid w:val="009E5A19"/>
    <w:rsid w:val="009E5ADC"/>
    <w:rsid w:val="009E60A3"/>
    <w:rsid w:val="009E6488"/>
    <w:rsid w:val="009E72FE"/>
    <w:rsid w:val="009F02E2"/>
    <w:rsid w:val="009F0ADB"/>
    <w:rsid w:val="009F2192"/>
    <w:rsid w:val="009F4DE1"/>
    <w:rsid w:val="009F6582"/>
    <w:rsid w:val="009F6AFC"/>
    <w:rsid w:val="009F6CFB"/>
    <w:rsid w:val="009F7773"/>
    <w:rsid w:val="00A026FD"/>
    <w:rsid w:val="00A02C44"/>
    <w:rsid w:val="00A0391A"/>
    <w:rsid w:val="00A04992"/>
    <w:rsid w:val="00A04F2C"/>
    <w:rsid w:val="00A05F3C"/>
    <w:rsid w:val="00A05F6F"/>
    <w:rsid w:val="00A0667A"/>
    <w:rsid w:val="00A066CC"/>
    <w:rsid w:val="00A0716A"/>
    <w:rsid w:val="00A07AC3"/>
    <w:rsid w:val="00A07B2F"/>
    <w:rsid w:val="00A1015D"/>
    <w:rsid w:val="00A116CE"/>
    <w:rsid w:val="00A119B1"/>
    <w:rsid w:val="00A13C04"/>
    <w:rsid w:val="00A147AA"/>
    <w:rsid w:val="00A1550F"/>
    <w:rsid w:val="00A2049D"/>
    <w:rsid w:val="00A207B0"/>
    <w:rsid w:val="00A21D71"/>
    <w:rsid w:val="00A22B78"/>
    <w:rsid w:val="00A22F2B"/>
    <w:rsid w:val="00A231FD"/>
    <w:rsid w:val="00A2356C"/>
    <w:rsid w:val="00A2393C"/>
    <w:rsid w:val="00A24472"/>
    <w:rsid w:val="00A2454A"/>
    <w:rsid w:val="00A251F3"/>
    <w:rsid w:val="00A2584D"/>
    <w:rsid w:val="00A25AE5"/>
    <w:rsid w:val="00A26167"/>
    <w:rsid w:val="00A273D4"/>
    <w:rsid w:val="00A277F1"/>
    <w:rsid w:val="00A31130"/>
    <w:rsid w:val="00A334C1"/>
    <w:rsid w:val="00A34367"/>
    <w:rsid w:val="00A348F7"/>
    <w:rsid w:val="00A34D8D"/>
    <w:rsid w:val="00A34FF2"/>
    <w:rsid w:val="00A35DA5"/>
    <w:rsid w:val="00A37002"/>
    <w:rsid w:val="00A4021F"/>
    <w:rsid w:val="00A4120E"/>
    <w:rsid w:val="00A4355E"/>
    <w:rsid w:val="00A435F0"/>
    <w:rsid w:val="00A43A83"/>
    <w:rsid w:val="00A44628"/>
    <w:rsid w:val="00A44D7F"/>
    <w:rsid w:val="00A4674B"/>
    <w:rsid w:val="00A51342"/>
    <w:rsid w:val="00A52505"/>
    <w:rsid w:val="00A52AE7"/>
    <w:rsid w:val="00A535CC"/>
    <w:rsid w:val="00A54253"/>
    <w:rsid w:val="00A55EFD"/>
    <w:rsid w:val="00A56C1D"/>
    <w:rsid w:val="00A6022A"/>
    <w:rsid w:val="00A60309"/>
    <w:rsid w:val="00A6058D"/>
    <w:rsid w:val="00A61C36"/>
    <w:rsid w:val="00A62643"/>
    <w:rsid w:val="00A66A6C"/>
    <w:rsid w:val="00A6757B"/>
    <w:rsid w:val="00A70456"/>
    <w:rsid w:val="00A70C1A"/>
    <w:rsid w:val="00A70C56"/>
    <w:rsid w:val="00A719A3"/>
    <w:rsid w:val="00A7299D"/>
    <w:rsid w:val="00A72A1C"/>
    <w:rsid w:val="00A72DBC"/>
    <w:rsid w:val="00A73040"/>
    <w:rsid w:val="00A73A5F"/>
    <w:rsid w:val="00A73C4F"/>
    <w:rsid w:val="00A753A2"/>
    <w:rsid w:val="00A76785"/>
    <w:rsid w:val="00A769A3"/>
    <w:rsid w:val="00A76AF7"/>
    <w:rsid w:val="00A77471"/>
    <w:rsid w:val="00A774AD"/>
    <w:rsid w:val="00A77D92"/>
    <w:rsid w:val="00A80E68"/>
    <w:rsid w:val="00A810C7"/>
    <w:rsid w:val="00A811E0"/>
    <w:rsid w:val="00A816F0"/>
    <w:rsid w:val="00A83652"/>
    <w:rsid w:val="00A84C40"/>
    <w:rsid w:val="00A8513A"/>
    <w:rsid w:val="00A851B7"/>
    <w:rsid w:val="00A86B6F"/>
    <w:rsid w:val="00A87868"/>
    <w:rsid w:val="00A87BD1"/>
    <w:rsid w:val="00A87C93"/>
    <w:rsid w:val="00A90B43"/>
    <w:rsid w:val="00A91129"/>
    <w:rsid w:val="00A92BCD"/>
    <w:rsid w:val="00A941D3"/>
    <w:rsid w:val="00A94C2B"/>
    <w:rsid w:val="00A954D9"/>
    <w:rsid w:val="00A95FA1"/>
    <w:rsid w:val="00A96A0C"/>
    <w:rsid w:val="00A96BC3"/>
    <w:rsid w:val="00AA1B0E"/>
    <w:rsid w:val="00AA2DE4"/>
    <w:rsid w:val="00AA300C"/>
    <w:rsid w:val="00AA3AA1"/>
    <w:rsid w:val="00AA3E1A"/>
    <w:rsid w:val="00AA47B6"/>
    <w:rsid w:val="00AA485E"/>
    <w:rsid w:val="00AA725A"/>
    <w:rsid w:val="00AB04DF"/>
    <w:rsid w:val="00AB1D0A"/>
    <w:rsid w:val="00AB3048"/>
    <w:rsid w:val="00AB3EE1"/>
    <w:rsid w:val="00AB406C"/>
    <w:rsid w:val="00AB4C70"/>
    <w:rsid w:val="00AB753B"/>
    <w:rsid w:val="00AC14D9"/>
    <w:rsid w:val="00AC163B"/>
    <w:rsid w:val="00AC1C02"/>
    <w:rsid w:val="00AC3E37"/>
    <w:rsid w:val="00AC5CA7"/>
    <w:rsid w:val="00AC6058"/>
    <w:rsid w:val="00AC67E7"/>
    <w:rsid w:val="00AD140E"/>
    <w:rsid w:val="00AD1A26"/>
    <w:rsid w:val="00AD1AAA"/>
    <w:rsid w:val="00AD4008"/>
    <w:rsid w:val="00AD5345"/>
    <w:rsid w:val="00AD555B"/>
    <w:rsid w:val="00AD5C4D"/>
    <w:rsid w:val="00AD63BA"/>
    <w:rsid w:val="00AD7002"/>
    <w:rsid w:val="00AD7DEB"/>
    <w:rsid w:val="00AE1B2D"/>
    <w:rsid w:val="00AE2BA5"/>
    <w:rsid w:val="00AE56B1"/>
    <w:rsid w:val="00AE5B8C"/>
    <w:rsid w:val="00AE5FFF"/>
    <w:rsid w:val="00AE61E8"/>
    <w:rsid w:val="00AE69BF"/>
    <w:rsid w:val="00AE6D09"/>
    <w:rsid w:val="00AE7035"/>
    <w:rsid w:val="00AF0813"/>
    <w:rsid w:val="00AF1460"/>
    <w:rsid w:val="00AF1AB3"/>
    <w:rsid w:val="00AF215A"/>
    <w:rsid w:val="00AF2D85"/>
    <w:rsid w:val="00AF3003"/>
    <w:rsid w:val="00AF308F"/>
    <w:rsid w:val="00AF3249"/>
    <w:rsid w:val="00AF3DFB"/>
    <w:rsid w:val="00AF46E6"/>
    <w:rsid w:val="00AF48A6"/>
    <w:rsid w:val="00AF5396"/>
    <w:rsid w:val="00AF6265"/>
    <w:rsid w:val="00AF71ED"/>
    <w:rsid w:val="00AF7A7C"/>
    <w:rsid w:val="00B008BB"/>
    <w:rsid w:val="00B00D65"/>
    <w:rsid w:val="00B01A01"/>
    <w:rsid w:val="00B01D46"/>
    <w:rsid w:val="00B01E6C"/>
    <w:rsid w:val="00B037D8"/>
    <w:rsid w:val="00B04218"/>
    <w:rsid w:val="00B0470A"/>
    <w:rsid w:val="00B055F8"/>
    <w:rsid w:val="00B05BD3"/>
    <w:rsid w:val="00B07CBC"/>
    <w:rsid w:val="00B07EF6"/>
    <w:rsid w:val="00B1027B"/>
    <w:rsid w:val="00B10C50"/>
    <w:rsid w:val="00B12205"/>
    <w:rsid w:val="00B12BBF"/>
    <w:rsid w:val="00B1583D"/>
    <w:rsid w:val="00B1596A"/>
    <w:rsid w:val="00B15A0B"/>
    <w:rsid w:val="00B1716B"/>
    <w:rsid w:val="00B214DE"/>
    <w:rsid w:val="00B2194C"/>
    <w:rsid w:val="00B21D18"/>
    <w:rsid w:val="00B231BB"/>
    <w:rsid w:val="00B243A3"/>
    <w:rsid w:val="00B2719E"/>
    <w:rsid w:val="00B328F2"/>
    <w:rsid w:val="00B347B6"/>
    <w:rsid w:val="00B35220"/>
    <w:rsid w:val="00B35ACD"/>
    <w:rsid w:val="00B3664B"/>
    <w:rsid w:val="00B37292"/>
    <w:rsid w:val="00B408B6"/>
    <w:rsid w:val="00B45061"/>
    <w:rsid w:val="00B45270"/>
    <w:rsid w:val="00B45394"/>
    <w:rsid w:val="00B45465"/>
    <w:rsid w:val="00B46264"/>
    <w:rsid w:val="00B51554"/>
    <w:rsid w:val="00B516E1"/>
    <w:rsid w:val="00B51C9F"/>
    <w:rsid w:val="00B5269A"/>
    <w:rsid w:val="00B542DA"/>
    <w:rsid w:val="00B54EFB"/>
    <w:rsid w:val="00B55277"/>
    <w:rsid w:val="00B55FF8"/>
    <w:rsid w:val="00B56120"/>
    <w:rsid w:val="00B57863"/>
    <w:rsid w:val="00B57BB3"/>
    <w:rsid w:val="00B57FD5"/>
    <w:rsid w:val="00B602A2"/>
    <w:rsid w:val="00B606D3"/>
    <w:rsid w:val="00B6163B"/>
    <w:rsid w:val="00B63974"/>
    <w:rsid w:val="00B64ABB"/>
    <w:rsid w:val="00B65A0D"/>
    <w:rsid w:val="00B66656"/>
    <w:rsid w:val="00B67458"/>
    <w:rsid w:val="00B70530"/>
    <w:rsid w:val="00B707A9"/>
    <w:rsid w:val="00B70FF9"/>
    <w:rsid w:val="00B735C2"/>
    <w:rsid w:val="00B73862"/>
    <w:rsid w:val="00B739F9"/>
    <w:rsid w:val="00B73B2B"/>
    <w:rsid w:val="00B73F43"/>
    <w:rsid w:val="00B75F3D"/>
    <w:rsid w:val="00B77752"/>
    <w:rsid w:val="00B77877"/>
    <w:rsid w:val="00B77D59"/>
    <w:rsid w:val="00B81C11"/>
    <w:rsid w:val="00B823CA"/>
    <w:rsid w:val="00B841EF"/>
    <w:rsid w:val="00B861DF"/>
    <w:rsid w:val="00B87812"/>
    <w:rsid w:val="00B901DB"/>
    <w:rsid w:val="00B90AF1"/>
    <w:rsid w:val="00B90FA8"/>
    <w:rsid w:val="00B91E51"/>
    <w:rsid w:val="00B930F9"/>
    <w:rsid w:val="00B94DF0"/>
    <w:rsid w:val="00B953C7"/>
    <w:rsid w:val="00B95AB1"/>
    <w:rsid w:val="00B972EA"/>
    <w:rsid w:val="00B97711"/>
    <w:rsid w:val="00B979FE"/>
    <w:rsid w:val="00B97BFC"/>
    <w:rsid w:val="00BA09F0"/>
    <w:rsid w:val="00BA12D3"/>
    <w:rsid w:val="00BA2414"/>
    <w:rsid w:val="00BA4229"/>
    <w:rsid w:val="00BA4F40"/>
    <w:rsid w:val="00BA59FE"/>
    <w:rsid w:val="00BA5FC1"/>
    <w:rsid w:val="00BA6898"/>
    <w:rsid w:val="00BA6B66"/>
    <w:rsid w:val="00BA6E48"/>
    <w:rsid w:val="00BA6EA1"/>
    <w:rsid w:val="00BA799A"/>
    <w:rsid w:val="00BB35F2"/>
    <w:rsid w:val="00BB4CED"/>
    <w:rsid w:val="00BB5DED"/>
    <w:rsid w:val="00BB6554"/>
    <w:rsid w:val="00BB663E"/>
    <w:rsid w:val="00BB669F"/>
    <w:rsid w:val="00BB6968"/>
    <w:rsid w:val="00BB6BCB"/>
    <w:rsid w:val="00BB6F1E"/>
    <w:rsid w:val="00BC3116"/>
    <w:rsid w:val="00BC313A"/>
    <w:rsid w:val="00BC56FD"/>
    <w:rsid w:val="00BC6667"/>
    <w:rsid w:val="00BC6799"/>
    <w:rsid w:val="00BC78EE"/>
    <w:rsid w:val="00BD34D9"/>
    <w:rsid w:val="00BD3D48"/>
    <w:rsid w:val="00BD46CC"/>
    <w:rsid w:val="00BD59D1"/>
    <w:rsid w:val="00BD6BAF"/>
    <w:rsid w:val="00BD71ED"/>
    <w:rsid w:val="00BD73EB"/>
    <w:rsid w:val="00BE06F1"/>
    <w:rsid w:val="00BE0AF6"/>
    <w:rsid w:val="00BE183B"/>
    <w:rsid w:val="00BE1F03"/>
    <w:rsid w:val="00BE258A"/>
    <w:rsid w:val="00BE2A08"/>
    <w:rsid w:val="00BE2FE3"/>
    <w:rsid w:val="00BE40D2"/>
    <w:rsid w:val="00BE58A7"/>
    <w:rsid w:val="00BE6445"/>
    <w:rsid w:val="00BE7496"/>
    <w:rsid w:val="00BF100E"/>
    <w:rsid w:val="00BF20AC"/>
    <w:rsid w:val="00BF2218"/>
    <w:rsid w:val="00BF24AD"/>
    <w:rsid w:val="00BF2E4B"/>
    <w:rsid w:val="00BF2F99"/>
    <w:rsid w:val="00BF373C"/>
    <w:rsid w:val="00BF735C"/>
    <w:rsid w:val="00C02D7D"/>
    <w:rsid w:val="00C03820"/>
    <w:rsid w:val="00C04043"/>
    <w:rsid w:val="00C0426B"/>
    <w:rsid w:val="00C045DF"/>
    <w:rsid w:val="00C04708"/>
    <w:rsid w:val="00C04C5E"/>
    <w:rsid w:val="00C05A6D"/>
    <w:rsid w:val="00C07538"/>
    <w:rsid w:val="00C11A7E"/>
    <w:rsid w:val="00C128AD"/>
    <w:rsid w:val="00C137CA"/>
    <w:rsid w:val="00C15365"/>
    <w:rsid w:val="00C15E63"/>
    <w:rsid w:val="00C17A84"/>
    <w:rsid w:val="00C21454"/>
    <w:rsid w:val="00C21545"/>
    <w:rsid w:val="00C21BB6"/>
    <w:rsid w:val="00C22758"/>
    <w:rsid w:val="00C22EAA"/>
    <w:rsid w:val="00C23C55"/>
    <w:rsid w:val="00C25DCA"/>
    <w:rsid w:val="00C26D43"/>
    <w:rsid w:val="00C2745B"/>
    <w:rsid w:val="00C30100"/>
    <w:rsid w:val="00C32D7C"/>
    <w:rsid w:val="00C33C9D"/>
    <w:rsid w:val="00C36A4B"/>
    <w:rsid w:val="00C36BDF"/>
    <w:rsid w:val="00C40E59"/>
    <w:rsid w:val="00C416A1"/>
    <w:rsid w:val="00C43EE6"/>
    <w:rsid w:val="00C45E7D"/>
    <w:rsid w:val="00C46548"/>
    <w:rsid w:val="00C5178C"/>
    <w:rsid w:val="00C51F33"/>
    <w:rsid w:val="00C539E6"/>
    <w:rsid w:val="00C53E90"/>
    <w:rsid w:val="00C54AEA"/>
    <w:rsid w:val="00C54C7F"/>
    <w:rsid w:val="00C55A9F"/>
    <w:rsid w:val="00C566DE"/>
    <w:rsid w:val="00C56AE9"/>
    <w:rsid w:val="00C56BB0"/>
    <w:rsid w:val="00C56C29"/>
    <w:rsid w:val="00C574D5"/>
    <w:rsid w:val="00C576DD"/>
    <w:rsid w:val="00C60F0C"/>
    <w:rsid w:val="00C61AAA"/>
    <w:rsid w:val="00C61C1D"/>
    <w:rsid w:val="00C61DA8"/>
    <w:rsid w:val="00C62234"/>
    <w:rsid w:val="00C6227C"/>
    <w:rsid w:val="00C627FE"/>
    <w:rsid w:val="00C62937"/>
    <w:rsid w:val="00C635DD"/>
    <w:rsid w:val="00C64B0B"/>
    <w:rsid w:val="00C66029"/>
    <w:rsid w:val="00C674C3"/>
    <w:rsid w:val="00C71454"/>
    <w:rsid w:val="00C72857"/>
    <w:rsid w:val="00C730F3"/>
    <w:rsid w:val="00C73236"/>
    <w:rsid w:val="00C7386A"/>
    <w:rsid w:val="00C73F32"/>
    <w:rsid w:val="00C74958"/>
    <w:rsid w:val="00C771B5"/>
    <w:rsid w:val="00C813F3"/>
    <w:rsid w:val="00C81801"/>
    <w:rsid w:val="00C81FD5"/>
    <w:rsid w:val="00C82D74"/>
    <w:rsid w:val="00C83915"/>
    <w:rsid w:val="00C83E12"/>
    <w:rsid w:val="00C851FF"/>
    <w:rsid w:val="00C85778"/>
    <w:rsid w:val="00C85DE0"/>
    <w:rsid w:val="00C86D7D"/>
    <w:rsid w:val="00C870AA"/>
    <w:rsid w:val="00C87462"/>
    <w:rsid w:val="00C9005B"/>
    <w:rsid w:val="00C9125E"/>
    <w:rsid w:val="00C912FB"/>
    <w:rsid w:val="00C915BB"/>
    <w:rsid w:val="00C91A04"/>
    <w:rsid w:val="00C923AF"/>
    <w:rsid w:val="00C943B9"/>
    <w:rsid w:val="00C96D32"/>
    <w:rsid w:val="00C97D68"/>
    <w:rsid w:val="00CA0144"/>
    <w:rsid w:val="00CA180C"/>
    <w:rsid w:val="00CA1AD0"/>
    <w:rsid w:val="00CA20E7"/>
    <w:rsid w:val="00CA2503"/>
    <w:rsid w:val="00CA27C5"/>
    <w:rsid w:val="00CA3575"/>
    <w:rsid w:val="00CA3A61"/>
    <w:rsid w:val="00CA4B08"/>
    <w:rsid w:val="00CA4B41"/>
    <w:rsid w:val="00CA4DA6"/>
    <w:rsid w:val="00CA5348"/>
    <w:rsid w:val="00CA5E14"/>
    <w:rsid w:val="00CA610D"/>
    <w:rsid w:val="00CA62EC"/>
    <w:rsid w:val="00CA749C"/>
    <w:rsid w:val="00CB00AF"/>
    <w:rsid w:val="00CB22B2"/>
    <w:rsid w:val="00CB31EF"/>
    <w:rsid w:val="00CB387B"/>
    <w:rsid w:val="00CB4A9A"/>
    <w:rsid w:val="00CB6236"/>
    <w:rsid w:val="00CB769D"/>
    <w:rsid w:val="00CB78C6"/>
    <w:rsid w:val="00CC0103"/>
    <w:rsid w:val="00CC0BBD"/>
    <w:rsid w:val="00CC1203"/>
    <w:rsid w:val="00CC2212"/>
    <w:rsid w:val="00CC270A"/>
    <w:rsid w:val="00CC3EE2"/>
    <w:rsid w:val="00CC4439"/>
    <w:rsid w:val="00CC5290"/>
    <w:rsid w:val="00CC5E04"/>
    <w:rsid w:val="00CD0524"/>
    <w:rsid w:val="00CD06FF"/>
    <w:rsid w:val="00CD07A1"/>
    <w:rsid w:val="00CD24C5"/>
    <w:rsid w:val="00CD2933"/>
    <w:rsid w:val="00CD34FB"/>
    <w:rsid w:val="00CD3D2D"/>
    <w:rsid w:val="00CD5EB1"/>
    <w:rsid w:val="00CD5F5B"/>
    <w:rsid w:val="00CD6EF7"/>
    <w:rsid w:val="00CD7492"/>
    <w:rsid w:val="00CE0448"/>
    <w:rsid w:val="00CE1242"/>
    <w:rsid w:val="00CE1D76"/>
    <w:rsid w:val="00CE231A"/>
    <w:rsid w:val="00CE2DBC"/>
    <w:rsid w:val="00CE3169"/>
    <w:rsid w:val="00CE3A6B"/>
    <w:rsid w:val="00CE464B"/>
    <w:rsid w:val="00CE478D"/>
    <w:rsid w:val="00CE4E66"/>
    <w:rsid w:val="00CE78B6"/>
    <w:rsid w:val="00CF06D0"/>
    <w:rsid w:val="00CF0F54"/>
    <w:rsid w:val="00CF39A2"/>
    <w:rsid w:val="00CF43F1"/>
    <w:rsid w:val="00CF44C8"/>
    <w:rsid w:val="00CF4657"/>
    <w:rsid w:val="00CF4B7E"/>
    <w:rsid w:val="00CF6809"/>
    <w:rsid w:val="00CF6ECB"/>
    <w:rsid w:val="00CF7982"/>
    <w:rsid w:val="00CF7A22"/>
    <w:rsid w:val="00D00211"/>
    <w:rsid w:val="00D00B6D"/>
    <w:rsid w:val="00D02717"/>
    <w:rsid w:val="00D05D0A"/>
    <w:rsid w:val="00D06309"/>
    <w:rsid w:val="00D06F6E"/>
    <w:rsid w:val="00D10CCB"/>
    <w:rsid w:val="00D126E1"/>
    <w:rsid w:val="00D1721C"/>
    <w:rsid w:val="00D178B4"/>
    <w:rsid w:val="00D17D89"/>
    <w:rsid w:val="00D20159"/>
    <w:rsid w:val="00D219CB"/>
    <w:rsid w:val="00D21E26"/>
    <w:rsid w:val="00D2279A"/>
    <w:rsid w:val="00D22C2C"/>
    <w:rsid w:val="00D22D36"/>
    <w:rsid w:val="00D22F7C"/>
    <w:rsid w:val="00D23917"/>
    <w:rsid w:val="00D23F93"/>
    <w:rsid w:val="00D23F9B"/>
    <w:rsid w:val="00D2776B"/>
    <w:rsid w:val="00D27D88"/>
    <w:rsid w:val="00D325EF"/>
    <w:rsid w:val="00D32C9B"/>
    <w:rsid w:val="00D3326D"/>
    <w:rsid w:val="00D340DE"/>
    <w:rsid w:val="00D34C17"/>
    <w:rsid w:val="00D34C9D"/>
    <w:rsid w:val="00D34CCC"/>
    <w:rsid w:val="00D351EA"/>
    <w:rsid w:val="00D40288"/>
    <w:rsid w:val="00D41170"/>
    <w:rsid w:val="00D42E5A"/>
    <w:rsid w:val="00D42E89"/>
    <w:rsid w:val="00D43403"/>
    <w:rsid w:val="00D4395D"/>
    <w:rsid w:val="00D46C0F"/>
    <w:rsid w:val="00D46CF6"/>
    <w:rsid w:val="00D47442"/>
    <w:rsid w:val="00D479FD"/>
    <w:rsid w:val="00D5270B"/>
    <w:rsid w:val="00D55560"/>
    <w:rsid w:val="00D55814"/>
    <w:rsid w:val="00D578B0"/>
    <w:rsid w:val="00D60AA6"/>
    <w:rsid w:val="00D61658"/>
    <w:rsid w:val="00D61B30"/>
    <w:rsid w:val="00D62E71"/>
    <w:rsid w:val="00D6430D"/>
    <w:rsid w:val="00D6433E"/>
    <w:rsid w:val="00D658B7"/>
    <w:rsid w:val="00D65DB8"/>
    <w:rsid w:val="00D65FBE"/>
    <w:rsid w:val="00D66188"/>
    <w:rsid w:val="00D6749E"/>
    <w:rsid w:val="00D674DF"/>
    <w:rsid w:val="00D71141"/>
    <w:rsid w:val="00D717CA"/>
    <w:rsid w:val="00D7218A"/>
    <w:rsid w:val="00D72323"/>
    <w:rsid w:val="00D727EB"/>
    <w:rsid w:val="00D727F7"/>
    <w:rsid w:val="00D731F6"/>
    <w:rsid w:val="00D739F5"/>
    <w:rsid w:val="00D740CA"/>
    <w:rsid w:val="00D74E0B"/>
    <w:rsid w:val="00D76D9D"/>
    <w:rsid w:val="00D779EA"/>
    <w:rsid w:val="00D80DC9"/>
    <w:rsid w:val="00D81713"/>
    <w:rsid w:val="00D82FBD"/>
    <w:rsid w:val="00D8408E"/>
    <w:rsid w:val="00D84388"/>
    <w:rsid w:val="00D8468C"/>
    <w:rsid w:val="00D84E4D"/>
    <w:rsid w:val="00D85728"/>
    <w:rsid w:val="00D85F89"/>
    <w:rsid w:val="00D8627E"/>
    <w:rsid w:val="00D8683E"/>
    <w:rsid w:val="00D86B7F"/>
    <w:rsid w:val="00D90576"/>
    <w:rsid w:val="00D9103D"/>
    <w:rsid w:val="00D911AC"/>
    <w:rsid w:val="00D9125A"/>
    <w:rsid w:val="00D92708"/>
    <w:rsid w:val="00D92B53"/>
    <w:rsid w:val="00D93381"/>
    <w:rsid w:val="00D9450D"/>
    <w:rsid w:val="00D95481"/>
    <w:rsid w:val="00D96EB5"/>
    <w:rsid w:val="00D972EC"/>
    <w:rsid w:val="00DA1582"/>
    <w:rsid w:val="00DA208E"/>
    <w:rsid w:val="00DA21F7"/>
    <w:rsid w:val="00DA27CC"/>
    <w:rsid w:val="00DA40E3"/>
    <w:rsid w:val="00DA4963"/>
    <w:rsid w:val="00DA5618"/>
    <w:rsid w:val="00DA56DC"/>
    <w:rsid w:val="00DB0A3F"/>
    <w:rsid w:val="00DB1DA6"/>
    <w:rsid w:val="00DB34DD"/>
    <w:rsid w:val="00DB3CCC"/>
    <w:rsid w:val="00DB7B8C"/>
    <w:rsid w:val="00DB7D5A"/>
    <w:rsid w:val="00DC0248"/>
    <w:rsid w:val="00DC1D65"/>
    <w:rsid w:val="00DC257C"/>
    <w:rsid w:val="00DC2D4E"/>
    <w:rsid w:val="00DC34FB"/>
    <w:rsid w:val="00DC47D4"/>
    <w:rsid w:val="00DC6269"/>
    <w:rsid w:val="00DC6E08"/>
    <w:rsid w:val="00DC7A13"/>
    <w:rsid w:val="00DD0428"/>
    <w:rsid w:val="00DD16E3"/>
    <w:rsid w:val="00DD309F"/>
    <w:rsid w:val="00DD3265"/>
    <w:rsid w:val="00DD3AD4"/>
    <w:rsid w:val="00DD3F43"/>
    <w:rsid w:val="00DD49C2"/>
    <w:rsid w:val="00DD53F8"/>
    <w:rsid w:val="00DD5C35"/>
    <w:rsid w:val="00DD7107"/>
    <w:rsid w:val="00DD7569"/>
    <w:rsid w:val="00DE07AC"/>
    <w:rsid w:val="00DE1FBB"/>
    <w:rsid w:val="00DE2F8B"/>
    <w:rsid w:val="00DE378C"/>
    <w:rsid w:val="00DE5936"/>
    <w:rsid w:val="00DE5A39"/>
    <w:rsid w:val="00DE5C29"/>
    <w:rsid w:val="00DE6F38"/>
    <w:rsid w:val="00DF217B"/>
    <w:rsid w:val="00DF2997"/>
    <w:rsid w:val="00DF51B3"/>
    <w:rsid w:val="00DF68BF"/>
    <w:rsid w:val="00E011E4"/>
    <w:rsid w:val="00E014A4"/>
    <w:rsid w:val="00E014D7"/>
    <w:rsid w:val="00E02B0A"/>
    <w:rsid w:val="00E0414F"/>
    <w:rsid w:val="00E05CF0"/>
    <w:rsid w:val="00E06033"/>
    <w:rsid w:val="00E068B6"/>
    <w:rsid w:val="00E06B8A"/>
    <w:rsid w:val="00E07F65"/>
    <w:rsid w:val="00E10BC4"/>
    <w:rsid w:val="00E11236"/>
    <w:rsid w:val="00E11E53"/>
    <w:rsid w:val="00E12E14"/>
    <w:rsid w:val="00E13065"/>
    <w:rsid w:val="00E13394"/>
    <w:rsid w:val="00E133CA"/>
    <w:rsid w:val="00E13A34"/>
    <w:rsid w:val="00E1415D"/>
    <w:rsid w:val="00E1476B"/>
    <w:rsid w:val="00E14995"/>
    <w:rsid w:val="00E149B5"/>
    <w:rsid w:val="00E14B94"/>
    <w:rsid w:val="00E14BB9"/>
    <w:rsid w:val="00E151DD"/>
    <w:rsid w:val="00E15B85"/>
    <w:rsid w:val="00E160A4"/>
    <w:rsid w:val="00E16366"/>
    <w:rsid w:val="00E16588"/>
    <w:rsid w:val="00E17F2F"/>
    <w:rsid w:val="00E2077B"/>
    <w:rsid w:val="00E20ECF"/>
    <w:rsid w:val="00E212C3"/>
    <w:rsid w:val="00E232F7"/>
    <w:rsid w:val="00E247F9"/>
    <w:rsid w:val="00E250FE"/>
    <w:rsid w:val="00E2563B"/>
    <w:rsid w:val="00E27DB5"/>
    <w:rsid w:val="00E3038B"/>
    <w:rsid w:val="00E307F4"/>
    <w:rsid w:val="00E30EEE"/>
    <w:rsid w:val="00E31381"/>
    <w:rsid w:val="00E31BE5"/>
    <w:rsid w:val="00E323E9"/>
    <w:rsid w:val="00E32C49"/>
    <w:rsid w:val="00E33C1B"/>
    <w:rsid w:val="00E34018"/>
    <w:rsid w:val="00E3437A"/>
    <w:rsid w:val="00E344E2"/>
    <w:rsid w:val="00E357E3"/>
    <w:rsid w:val="00E36E2A"/>
    <w:rsid w:val="00E37AF2"/>
    <w:rsid w:val="00E40983"/>
    <w:rsid w:val="00E415C6"/>
    <w:rsid w:val="00E42419"/>
    <w:rsid w:val="00E437D2"/>
    <w:rsid w:val="00E44BA0"/>
    <w:rsid w:val="00E45E93"/>
    <w:rsid w:val="00E509EE"/>
    <w:rsid w:val="00E51435"/>
    <w:rsid w:val="00E53368"/>
    <w:rsid w:val="00E5351D"/>
    <w:rsid w:val="00E53D47"/>
    <w:rsid w:val="00E55751"/>
    <w:rsid w:val="00E56480"/>
    <w:rsid w:val="00E56ADF"/>
    <w:rsid w:val="00E57474"/>
    <w:rsid w:val="00E57829"/>
    <w:rsid w:val="00E6058B"/>
    <w:rsid w:val="00E62114"/>
    <w:rsid w:val="00E62B4C"/>
    <w:rsid w:val="00E62F39"/>
    <w:rsid w:val="00E63283"/>
    <w:rsid w:val="00E63D06"/>
    <w:rsid w:val="00E64BC5"/>
    <w:rsid w:val="00E66A47"/>
    <w:rsid w:val="00E66C75"/>
    <w:rsid w:val="00E71B94"/>
    <w:rsid w:val="00E72294"/>
    <w:rsid w:val="00E75697"/>
    <w:rsid w:val="00E80B80"/>
    <w:rsid w:val="00E86BE1"/>
    <w:rsid w:val="00E86D0C"/>
    <w:rsid w:val="00E8786C"/>
    <w:rsid w:val="00E90772"/>
    <w:rsid w:val="00E90E63"/>
    <w:rsid w:val="00E91036"/>
    <w:rsid w:val="00E9259D"/>
    <w:rsid w:val="00E92D40"/>
    <w:rsid w:val="00E944A7"/>
    <w:rsid w:val="00E9461E"/>
    <w:rsid w:val="00E95968"/>
    <w:rsid w:val="00E97248"/>
    <w:rsid w:val="00E9769D"/>
    <w:rsid w:val="00E97ADB"/>
    <w:rsid w:val="00EA0145"/>
    <w:rsid w:val="00EA0BFE"/>
    <w:rsid w:val="00EA2311"/>
    <w:rsid w:val="00EA245B"/>
    <w:rsid w:val="00EA29EA"/>
    <w:rsid w:val="00EA2E9C"/>
    <w:rsid w:val="00EA3153"/>
    <w:rsid w:val="00EA382E"/>
    <w:rsid w:val="00EA50BA"/>
    <w:rsid w:val="00EA58C9"/>
    <w:rsid w:val="00EB0B53"/>
    <w:rsid w:val="00EB176B"/>
    <w:rsid w:val="00EB1954"/>
    <w:rsid w:val="00EB230D"/>
    <w:rsid w:val="00EB5361"/>
    <w:rsid w:val="00EB773F"/>
    <w:rsid w:val="00EB77B3"/>
    <w:rsid w:val="00EC6AC1"/>
    <w:rsid w:val="00EC7BC3"/>
    <w:rsid w:val="00EC7E7C"/>
    <w:rsid w:val="00EC7F20"/>
    <w:rsid w:val="00ED1568"/>
    <w:rsid w:val="00ED18DB"/>
    <w:rsid w:val="00ED2335"/>
    <w:rsid w:val="00ED48BE"/>
    <w:rsid w:val="00ED4C5A"/>
    <w:rsid w:val="00ED6305"/>
    <w:rsid w:val="00ED7600"/>
    <w:rsid w:val="00ED7C5F"/>
    <w:rsid w:val="00EE14AF"/>
    <w:rsid w:val="00EE462E"/>
    <w:rsid w:val="00EE46E4"/>
    <w:rsid w:val="00EE4C29"/>
    <w:rsid w:val="00EE7EC9"/>
    <w:rsid w:val="00EF03D2"/>
    <w:rsid w:val="00EF2108"/>
    <w:rsid w:val="00EF34BA"/>
    <w:rsid w:val="00EF6073"/>
    <w:rsid w:val="00EF68ED"/>
    <w:rsid w:val="00EF698B"/>
    <w:rsid w:val="00EF6FD1"/>
    <w:rsid w:val="00EF7A43"/>
    <w:rsid w:val="00F001C0"/>
    <w:rsid w:val="00F00758"/>
    <w:rsid w:val="00F011AD"/>
    <w:rsid w:val="00F0322E"/>
    <w:rsid w:val="00F035E0"/>
    <w:rsid w:val="00F03BA5"/>
    <w:rsid w:val="00F04097"/>
    <w:rsid w:val="00F06E0E"/>
    <w:rsid w:val="00F070A3"/>
    <w:rsid w:val="00F07336"/>
    <w:rsid w:val="00F0757D"/>
    <w:rsid w:val="00F10F40"/>
    <w:rsid w:val="00F1176B"/>
    <w:rsid w:val="00F12339"/>
    <w:rsid w:val="00F1362C"/>
    <w:rsid w:val="00F13BD7"/>
    <w:rsid w:val="00F213FB"/>
    <w:rsid w:val="00F22FD7"/>
    <w:rsid w:val="00F23B9D"/>
    <w:rsid w:val="00F257C9"/>
    <w:rsid w:val="00F25BBB"/>
    <w:rsid w:val="00F27EAE"/>
    <w:rsid w:val="00F30757"/>
    <w:rsid w:val="00F31654"/>
    <w:rsid w:val="00F31BA5"/>
    <w:rsid w:val="00F31FE6"/>
    <w:rsid w:val="00F3233F"/>
    <w:rsid w:val="00F335C9"/>
    <w:rsid w:val="00F336CA"/>
    <w:rsid w:val="00F3372D"/>
    <w:rsid w:val="00F33828"/>
    <w:rsid w:val="00F36568"/>
    <w:rsid w:val="00F37722"/>
    <w:rsid w:val="00F4004C"/>
    <w:rsid w:val="00F414F1"/>
    <w:rsid w:val="00F418CC"/>
    <w:rsid w:val="00F41956"/>
    <w:rsid w:val="00F4237E"/>
    <w:rsid w:val="00F426A6"/>
    <w:rsid w:val="00F4274C"/>
    <w:rsid w:val="00F42D52"/>
    <w:rsid w:val="00F436C2"/>
    <w:rsid w:val="00F436D1"/>
    <w:rsid w:val="00F4371F"/>
    <w:rsid w:val="00F43E02"/>
    <w:rsid w:val="00F45D8D"/>
    <w:rsid w:val="00F45F3E"/>
    <w:rsid w:val="00F508B8"/>
    <w:rsid w:val="00F51080"/>
    <w:rsid w:val="00F517D0"/>
    <w:rsid w:val="00F523EA"/>
    <w:rsid w:val="00F528BC"/>
    <w:rsid w:val="00F52B4C"/>
    <w:rsid w:val="00F52D58"/>
    <w:rsid w:val="00F53BE0"/>
    <w:rsid w:val="00F53ED6"/>
    <w:rsid w:val="00F56001"/>
    <w:rsid w:val="00F57160"/>
    <w:rsid w:val="00F5799E"/>
    <w:rsid w:val="00F60020"/>
    <w:rsid w:val="00F60792"/>
    <w:rsid w:val="00F62901"/>
    <w:rsid w:val="00F63801"/>
    <w:rsid w:val="00F640A3"/>
    <w:rsid w:val="00F6416A"/>
    <w:rsid w:val="00F653A9"/>
    <w:rsid w:val="00F65B4F"/>
    <w:rsid w:val="00F66AFC"/>
    <w:rsid w:val="00F674AC"/>
    <w:rsid w:val="00F70DCD"/>
    <w:rsid w:val="00F711A8"/>
    <w:rsid w:val="00F7205F"/>
    <w:rsid w:val="00F72CB1"/>
    <w:rsid w:val="00F730A6"/>
    <w:rsid w:val="00F746C5"/>
    <w:rsid w:val="00F7523D"/>
    <w:rsid w:val="00F76420"/>
    <w:rsid w:val="00F765D1"/>
    <w:rsid w:val="00F768D0"/>
    <w:rsid w:val="00F768EF"/>
    <w:rsid w:val="00F81C04"/>
    <w:rsid w:val="00F81F41"/>
    <w:rsid w:val="00F8215E"/>
    <w:rsid w:val="00F824F5"/>
    <w:rsid w:val="00F82BB7"/>
    <w:rsid w:val="00F83A5A"/>
    <w:rsid w:val="00F8654C"/>
    <w:rsid w:val="00F8678F"/>
    <w:rsid w:val="00F86F99"/>
    <w:rsid w:val="00F87C55"/>
    <w:rsid w:val="00F87D98"/>
    <w:rsid w:val="00F90FAB"/>
    <w:rsid w:val="00F92FD4"/>
    <w:rsid w:val="00F9374D"/>
    <w:rsid w:val="00F938B5"/>
    <w:rsid w:val="00F946FE"/>
    <w:rsid w:val="00F94B74"/>
    <w:rsid w:val="00F960DF"/>
    <w:rsid w:val="00FA10A4"/>
    <w:rsid w:val="00FA1CA8"/>
    <w:rsid w:val="00FA1D97"/>
    <w:rsid w:val="00FA33A9"/>
    <w:rsid w:val="00FA3838"/>
    <w:rsid w:val="00FA71DD"/>
    <w:rsid w:val="00FB0CA1"/>
    <w:rsid w:val="00FB1963"/>
    <w:rsid w:val="00FB1FA9"/>
    <w:rsid w:val="00FB30E9"/>
    <w:rsid w:val="00FB46AA"/>
    <w:rsid w:val="00FB493F"/>
    <w:rsid w:val="00FB51D4"/>
    <w:rsid w:val="00FB5A11"/>
    <w:rsid w:val="00FB5E18"/>
    <w:rsid w:val="00FB5F23"/>
    <w:rsid w:val="00FB6722"/>
    <w:rsid w:val="00FB778A"/>
    <w:rsid w:val="00FB7934"/>
    <w:rsid w:val="00FB7AAF"/>
    <w:rsid w:val="00FC1AA9"/>
    <w:rsid w:val="00FC1D6A"/>
    <w:rsid w:val="00FC20FE"/>
    <w:rsid w:val="00FC29B9"/>
    <w:rsid w:val="00FC2D69"/>
    <w:rsid w:val="00FC37F6"/>
    <w:rsid w:val="00FC47F6"/>
    <w:rsid w:val="00FC556D"/>
    <w:rsid w:val="00FC62BA"/>
    <w:rsid w:val="00FC64B1"/>
    <w:rsid w:val="00FC6FD3"/>
    <w:rsid w:val="00FC74EC"/>
    <w:rsid w:val="00FC7A0C"/>
    <w:rsid w:val="00FC7B47"/>
    <w:rsid w:val="00FD11C9"/>
    <w:rsid w:val="00FD130D"/>
    <w:rsid w:val="00FD28BC"/>
    <w:rsid w:val="00FD3ADF"/>
    <w:rsid w:val="00FD3FA0"/>
    <w:rsid w:val="00FD4172"/>
    <w:rsid w:val="00FD73FB"/>
    <w:rsid w:val="00FE1607"/>
    <w:rsid w:val="00FE305C"/>
    <w:rsid w:val="00FE40C6"/>
    <w:rsid w:val="00FE503F"/>
    <w:rsid w:val="00FE5CB2"/>
    <w:rsid w:val="00FE6143"/>
    <w:rsid w:val="00FE6A67"/>
    <w:rsid w:val="00FE7236"/>
    <w:rsid w:val="00FF0301"/>
    <w:rsid w:val="00FF0F1F"/>
    <w:rsid w:val="00FF184F"/>
    <w:rsid w:val="00FF1A0A"/>
    <w:rsid w:val="00FF1ED8"/>
    <w:rsid w:val="00FF337B"/>
    <w:rsid w:val="00FF3C0E"/>
    <w:rsid w:val="00FF406A"/>
    <w:rsid w:val="00FF5740"/>
    <w:rsid w:val="00FF5768"/>
    <w:rsid w:val="00FF59AF"/>
    <w:rsid w:val="00FF5F5E"/>
    <w:rsid w:val="00FF71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EC0E44C"/>
  <w15:chartTrackingRefBased/>
  <w15:docId w15:val="{CC6A9CB6-B6CD-44A4-B268-A45891B893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2577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2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List Paragraph - Bullets Char,- Bullets Char,?? ?? Char,????? Char,???? Char,Lista1 Char,列出段落 Char,中等深浅网格 1 - 着色 21 Char,列表段落 Char,¥¡¡¡¡ì¬º¥¹¥È¶ÎÂä Char,ÁÐ³ö¶ÎÂä Char,¥ê¥¹¥È¶ÎÂä Char,列表段落1 Char,—ño’i—Ž Char,Paragrafo elenco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5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BB6BCB"/>
    <w:pPr>
      <w:tabs>
        <w:tab w:val="right" w:leader="dot" w:pos="9617"/>
      </w:tabs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4A29F7"/>
    <w:pPr>
      <w:tabs>
        <w:tab w:val="right" w:leader="dot" w:pos="9617"/>
      </w:tabs>
      <w:spacing w:after="100"/>
    </w:pPr>
    <w:rPr>
      <w:b/>
    </w:rPr>
  </w:style>
  <w:style w:type="paragraph" w:customStyle="1" w:styleId="NO">
    <w:name w:val="NO"/>
    <w:basedOn w:val="Normal"/>
    <w:rsid w:val="00993B48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</w:pPr>
    <w:rPr>
      <w:rFonts w:eastAsia="SimSun" w:cs="Times New Roman"/>
      <w:szCs w:val="20"/>
      <w:lang w:val="en-GB" w:eastAsia="en-GB"/>
    </w:rPr>
  </w:style>
  <w:style w:type="paragraph" w:styleId="Header">
    <w:name w:val="header"/>
    <w:basedOn w:val="Normal"/>
    <w:link w:val="HeaderChar"/>
    <w:uiPriority w:val="99"/>
    <w:semiHidden/>
    <w:unhideWhenUsed/>
    <w:rsid w:val="00B979F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979FE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B979F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979FE"/>
    <w:rPr>
      <w:rFonts w:ascii="Times New Roman" w:hAnsi="Times New Roman"/>
      <w:sz w:val="20"/>
    </w:rPr>
  </w:style>
  <w:style w:type="paragraph" w:styleId="Revision">
    <w:name w:val="Revision"/>
    <w:hidden/>
    <w:uiPriority w:val="99"/>
    <w:semiHidden/>
    <w:rsid w:val="00407FDA"/>
    <w:pPr>
      <w:spacing w:after="0" w:line="240" w:lineRule="auto"/>
    </w:pPr>
    <w:rPr>
      <w:rFonts w:ascii="Times New Roman" w:hAnsi="Times New Roman"/>
      <w:sz w:val="20"/>
    </w:rPr>
  </w:style>
  <w:style w:type="paragraph" w:customStyle="1" w:styleId="TAH">
    <w:name w:val="TAH"/>
    <w:basedOn w:val="TAC"/>
    <w:link w:val="TAHCar"/>
    <w:qFormat/>
    <w:rsid w:val="00C2745B"/>
    <w:rPr>
      <w:b/>
    </w:rPr>
  </w:style>
  <w:style w:type="paragraph" w:customStyle="1" w:styleId="TAC">
    <w:name w:val="TAC"/>
    <w:basedOn w:val="Normal"/>
    <w:link w:val="TACChar"/>
    <w:qFormat/>
    <w:rsid w:val="00C2745B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CChar">
    <w:name w:val="TAC Char"/>
    <w:link w:val="TAC"/>
    <w:qFormat/>
    <w:rsid w:val="00C2745B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C2745B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styleId="Mention">
    <w:name w:val="Mention"/>
    <w:basedOn w:val="DefaultParagraphFont"/>
    <w:uiPriority w:val="99"/>
    <w:unhideWhenUsed/>
    <w:rsid w:val="00DA56DC"/>
    <w:rPr>
      <w:color w:val="2B579A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02BDF"/>
    <w:rPr>
      <w:color w:val="954F72" w:themeColor="followedHyperlink"/>
      <w:u w:val="single"/>
    </w:rPr>
  </w:style>
  <w:style w:type="character" w:customStyle="1" w:styleId="TALCar">
    <w:name w:val="TAL Car"/>
    <w:link w:val="TAL"/>
    <w:qFormat/>
    <w:locked/>
    <w:rsid w:val="006F020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L">
    <w:name w:val="TAL"/>
    <w:basedOn w:val="Normal"/>
    <w:link w:val="TALCar"/>
    <w:qFormat/>
    <w:rsid w:val="006F0204"/>
    <w:pPr>
      <w:keepNext/>
      <w:keepLines/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HChar">
    <w:name w:val="TH Char"/>
    <w:link w:val="TH"/>
    <w:qFormat/>
    <w:locked/>
    <w:rsid w:val="006F0204"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H">
    <w:name w:val="TH"/>
    <w:basedOn w:val="Normal"/>
    <w:link w:val="THChar"/>
    <w:qFormat/>
    <w:rsid w:val="006F0204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</w:pPr>
    <w:rPr>
      <w:rFonts w:ascii="Arial" w:eastAsia="Times New Roman" w:hAnsi="Arial" w:cs="Times New Roman"/>
      <w:b/>
      <w:szCs w:val="20"/>
      <w:lang w:val="en-GB" w:eastAsia="en-GB"/>
    </w:rPr>
  </w:style>
  <w:style w:type="character" w:customStyle="1" w:styleId="TANChar">
    <w:name w:val="TAN Char"/>
    <w:link w:val="TAN"/>
    <w:qFormat/>
    <w:locked/>
    <w:rsid w:val="006F020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N">
    <w:name w:val="TAN"/>
    <w:basedOn w:val="TAL"/>
    <w:link w:val="TANChar"/>
    <w:qFormat/>
    <w:rsid w:val="006F0204"/>
    <w:pPr>
      <w:ind w:left="851" w:hanging="851"/>
    </w:pPr>
  </w:style>
  <w:style w:type="character" w:customStyle="1" w:styleId="H6Char">
    <w:name w:val="H6 Char"/>
    <w:link w:val="H6"/>
    <w:locked/>
    <w:rsid w:val="006F0204"/>
    <w:rPr>
      <w:rFonts w:ascii="Arial" w:eastAsia="Times New Roman" w:hAnsi="Arial" w:cs="Times New Roman"/>
      <w:sz w:val="20"/>
      <w:szCs w:val="20"/>
      <w:lang w:val="en-GB" w:eastAsia="en-GB"/>
    </w:rPr>
  </w:style>
  <w:style w:type="paragraph" w:customStyle="1" w:styleId="H6">
    <w:name w:val="H6"/>
    <w:basedOn w:val="Heading5"/>
    <w:next w:val="Normal"/>
    <w:link w:val="H6Char"/>
    <w:qFormat/>
    <w:rsid w:val="006F0204"/>
    <w:pPr>
      <w:overflowPunct w:val="0"/>
      <w:autoSpaceDE w:val="0"/>
      <w:autoSpaceDN w:val="0"/>
      <w:adjustRightInd w:val="0"/>
      <w:spacing w:before="120" w:after="180" w:line="240" w:lineRule="auto"/>
      <w:ind w:left="1985" w:hanging="1985"/>
      <w:outlineLvl w:val="9"/>
    </w:pPr>
    <w:rPr>
      <w:rFonts w:ascii="Arial" w:eastAsia="Times New Roman" w:hAnsi="Arial" w:cs="Times New Roman"/>
      <w:color w:val="auto"/>
      <w:szCs w:val="20"/>
      <w:lang w:val="en-GB" w:eastAsia="en-GB"/>
    </w:rPr>
  </w:style>
  <w:style w:type="table" w:customStyle="1" w:styleId="Tabellengitternetz112">
    <w:name w:val="Tabellengitternetz112"/>
    <w:basedOn w:val="TableNormal"/>
    <w:qFormat/>
    <w:rsid w:val="00475A4E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90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0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1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3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6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7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4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8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56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3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8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8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7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5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4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5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petrov\Nokia\5G%20Radio%20-%20RAN4%205G%20Documents\RAN4%20106bis%20e-meeting\!TDoc%20templates\3GPP_Paper_Template_RAN4_%23106bis-e_Dimitri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5AIRPNAIUNRU-1328258698-27194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https://nokia.sharepoint.com/sites/c5g/5gradio/_layouts/15/DocIdRedir.aspx?ID=5AIRPNAIUNRU-1328258698-27194</Url>
      <Description>5AIRPNAIUNRU-1328258698-27194</Description>
    </_dlc_DocIdUrl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5.xml><?xml version="1.0" encoding="utf-8"?>
<ds:datastoreItem xmlns:ds="http://schemas.openxmlformats.org/officeDocument/2006/customXml" ds:itemID="{9D827C61-8ED8-40AD-A60C-10DE989197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0F5FCD08-F788-47C3-B92E-B52168034770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3GPP_Paper_Template_RAN4_#106bis-e_Dimitri</Template>
  <TotalTime>0</TotalTime>
  <Pages>3</Pages>
  <Words>783</Words>
  <Characters>4464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5237</CharactersWithSpaces>
  <SharedDoc>false</SharedDoc>
  <HLinks>
    <vt:vector size="24" baseType="variant">
      <vt:variant>
        <vt:i4>1048630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_Toc137633312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_Toc137633311</vt:lpwstr>
      </vt:variant>
      <vt:variant>
        <vt:i4>1048630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_Toc137633310</vt:lpwstr>
      </vt:variant>
      <vt:variant>
        <vt:i4>1114166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_Toc137633309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Aditya Amah (Nokia)</dc:creator>
  <dc:description/>
  <cp:lastModifiedBy>Aditya Amah (Nokia)</cp:lastModifiedBy>
  <cp:revision>2</cp:revision>
  <dcterms:created xsi:type="dcterms:W3CDTF">2024-02-19T20:56:00Z</dcterms:created>
  <dcterms:modified xsi:type="dcterms:W3CDTF">2024-02-19T20:56:00Z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0x01010000E5007003D3004E92B8EDD86D20E8CD</vt:lpwstr>
  </property>
  <property fmtid="{D5CDD505-2E9C-101B-9397-08002B2CF9AE}" pid="10" name="_dlc_DocIdItemGuid">
    <vt:lpwstr>0e11c000-23ed-4ac5-bf60-125e357411ac</vt:lpwstr>
  </property>
  <property fmtid="{D5CDD505-2E9C-101B-9397-08002B2CF9AE}" pid="11" name="MediaServiceImageTags">
    <vt:lpwstr/>
  </property>
</Properties>
</file>